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1C6C1" w14:textId="6FDD57A4" w:rsidR="00A840A3" w:rsidRPr="00525E1C" w:rsidRDefault="009716E8" w:rsidP="00BC31CC">
      <w:pPr>
        <w:rPr>
          <w:rFonts w:ascii="Arial" w:eastAsia="Yu Gothic UI" w:hAnsi="Arial" w:cs="Arial"/>
          <w:b/>
          <w:bCs/>
          <w:sz w:val="20"/>
          <w:szCs w:val="20"/>
        </w:rPr>
      </w:pPr>
      <w:r w:rsidRPr="00525E1C">
        <w:rPr>
          <w:rFonts w:ascii="Arial" w:eastAsia="Yu Gothic UI" w:hAnsi="Arial" w:cs="Arial"/>
          <w:b/>
          <w:bCs/>
          <w:sz w:val="20"/>
          <w:szCs w:val="20"/>
        </w:rPr>
        <w:t>ALLEGATO 1 – PROPOSTA PROGETTUALE</w:t>
      </w:r>
    </w:p>
    <w:p w14:paraId="5D421C35" w14:textId="70627ADD" w:rsidR="000018C1" w:rsidRPr="00525E1C" w:rsidRDefault="000018C1" w:rsidP="000018C1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4"/>
      </w:tblGrid>
      <w:tr w:rsidR="00A6554F" w:rsidRPr="00525E1C" w14:paraId="6BA94467" w14:textId="77777777" w:rsidTr="00F07BF3">
        <w:trPr>
          <w:trHeight w:val="2202"/>
        </w:trPr>
        <w:tc>
          <w:tcPr>
            <w:tcW w:w="9894" w:type="dxa"/>
          </w:tcPr>
          <w:p w14:paraId="245697FE" w14:textId="77777777" w:rsidR="008160BC" w:rsidRPr="00525E1C" w:rsidRDefault="008160BC" w:rsidP="00AB7DF1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89B96D9" w14:textId="2AC6B691" w:rsidR="00AB7DF1" w:rsidRPr="00525E1C" w:rsidRDefault="00AB7DF1" w:rsidP="00AB7DF1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PSP - PIANO STRATEGICO NAZIONALE DELLA PAC 2023-2027 REG. (UE) 2021/2115</w:t>
            </w:r>
          </w:p>
          <w:p w14:paraId="5A6A3C63" w14:textId="77777777" w:rsidR="001F2964" w:rsidRPr="00525E1C" w:rsidRDefault="001F2964" w:rsidP="00AB7DF1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38C14A5B" w14:textId="0EBD430D" w:rsidR="00A6554F" w:rsidRPr="00525E1C" w:rsidRDefault="00AB7DF1" w:rsidP="001771FE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COMPLEMENTO PER LO SVILUPPO RURALE DEL PIANO STRATEGICO NAZIONALE DELLA PAC 2023-2027 DELLA REGIONE LOMBARDIA</w:t>
            </w:r>
          </w:p>
          <w:p w14:paraId="0BA2C4A1" w14:textId="77777777" w:rsidR="001F2964" w:rsidRPr="00525E1C" w:rsidRDefault="001F2964" w:rsidP="001771FE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682FDAF4" w14:textId="38A1CA00" w:rsidR="00A6554F" w:rsidRPr="00525E1C" w:rsidRDefault="00A6554F" w:rsidP="00A6554F">
            <w:pPr>
              <w:pBdr>
                <w:bar w:val="nil"/>
              </w:pBdr>
              <w:ind w:left="84"/>
              <w:jc w:val="center"/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Intervento SRH0</w:t>
            </w:r>
            <w:r w:rsidR="002E3F8B" w:rsidRPr="00525E1C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4</w:t>
            </w:r>
            <w:r w:rsidRPr="00525E1C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–</w:t>
            </w:r>
            <w:r w:rsidR="002E3F8B" w:rsidRPr="00525E1C"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Azioni di informazione</w:t>
            </w:r>
          </w:p>
          <w:p w14:paraId="78D19B7C" w14:textId="77777777" w:rsidR="001F2964" w:rsidRPr="00525E1C" w:rsidRDefault="001F2964" w:rsidP="00A6554F">
            <w:pPr>
              <w:pBdr>
                <w:bar w:val="nil"/>
              </w:pBdr>
              <w:ind w:left="84"/>
              <w:jc w:val="center"/>
              <w:rPr>
                <w:rFonts w:ascii="Arial" w:eastAsia="Yu Gothic UI" w:hAnsi="Arial" w:cs="Arial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2D2C7995" w14:textId="530A79E8" w:rsidR="00BB7527" w:rsidRPr="00525E1C" w:rsidRDefault="00BB7527" w:rsidP="00BB7527">
            <w:pPr>
              <w:ind w:left="993" w:right="843"/>
              <w:jc w:val="center"/>
              <w:rPr>
                <w:rFonts w:ascii="Arial" w:eastAsia="Yu Gothic UI" w:hAnsi="Arial" w:cs="Arial"/>
                <w:b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sz w:val="20"/>
                <w:szCs w:val="20"/>
              </w:rPr>
              <w:t>DISPOSIZIONI ATTUATIVE PER LA PRESENTAZIONE DELLE DOMANDE</w:t>
            </w:r>
          </w:p>
          <w:p w14:paraId="1E411A94" w14:textId="69C97264" w:rsidR="00BB7527" w:rsidRPr="00525E1C" w:rsidRDefault="00BB7527" w:rsidP="00BB7527">
            <w:pPr>
              <w:ind w:left="993" w:right="843"/>
              <w:jc w:val="center"/>
              <w:rPr>
                <w:rFonts w:ascii="Arial" w:eastAsia="Yu Gothic UI" w:hAnsi="Arial" w:cs="Arial"/>
                <w:b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sz w:val="20"/>
                <w:szCs w:val="20"/>
              </w:rPr>
              <w:t>Anno 202</w:t>
            </w:r>
            <w:r w:rsidR="009716E8" w:rsidRPr="00525E1C">
              <w:rPr>
                <w:rFonts w:ascii="Arial" w:eastAsia="Yu Gothic UI" w:hAnsi="Arial" w:cs="Arial"/>
                <w:b/>
                <w:sz w:val="20"/>
                <w:szCs w:val="20"/>
              </w:rPr>
              <w:t>6</w:t>
            </w:r>
          </w:p>
          <w:p w14:paraId="7F58DB50" w14:textId="4FD65953" w:rsidR="00BB7527" w:rsidRPr="00525E1C" w:rsidRDefault="00BB7527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23F2610A" w14:textId="7AF92008" w:rsidR="00BB7527" w:rsidRPr="00525E1C" w:rsidRDefault="009716E8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hAnsi="Arial" w:cs="Arial"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3EC4BDCD" wp14:editId="608E9D80">
                  <wp:simplePos x="0" y="0"/>
                  <wp:positionH relativeFrom="margin">
                    <wp:posOffset>2611120</wp:posOffset>
                  </wp:positionH>
                  <wp:positionV relativeFrom="paragraph">
                    <wp:posOffset>194505</wp:posOffset>
                  </wp:positionV>
                  <wp:extent cx="1107294" cy="1110774"/>
                  <wp:effectExtent l="0" t="0" r="0" b="0"/>
                  <wp:wrapNone/>
                  <wp:docPr id="2028565722" name="Immagine 3" descr="logo GAL CMYN m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GAL CMYN mod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294" cy="1110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9DCD8D6" w14:textId="676DD108" w:rsidR="003F3130" w:rsidRPr="00525E1C" w:rsidRDefault="003F3130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4CA189B" w14:textId="6CA8C052" w:rsidR="003F3130" w:rsidRPr="00525E1C" w:rsidRDefault="003F3130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010639EB" w14:textId="77777777" w:rsidR="003F3130" w:rsidRPr="00525E1C" w:rsidRDefault="003F3130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10681A68" w14:textId="77777777" w:rsidR="003F3130" w:rsidRPr="00525E1C" w:rsidRDefault="003F3130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4D21221E" w14:textId="77777777" w:rsidR="003F3130" w:rsidRPr="00525E1C" w:rsidRDefault="003F3130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2A44B782" w14:textId="77777777" w:rsidR="009716E8" w:rsidRPr="00525E1C" w:rsidRDefault="009716E8" w:rsidP="00A6554F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8BF34C9" w14:textId="77777777" w:rsidR="009716E8" w:rsidRPr="00525E1C" w:rsidRDefault="009716E8" w:rsidP="009716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66AFFE3" w14:textId="77777777" w:rsidR="001F2964" w:rsidRPr="00525E1C" w:rsidRDefault="001F2964" w:rsidP="0090630C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588D9267" w14:textId="6AC659AC" w:rsidR="00A6554F" w:rsidRPr="00525E1C" w:rsidRDefault="00A6554F" w:rsidP="0090630C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Strategia di sviluppo locale:</w:t>
            </w:r>
          </w:p>
          <w:p w14:paraId="2D12CB7C" w14:textId="77777777" w:rsidR="009716E8" w:rsidRPr="00525E1C" w:rsidRDefault="009716E8" w:rsidP="0090630C">
            <w:pPr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1B97994F" w14:textId="4F51184F" w:rsidR="00F46A88" w:rsidRPr="00525E1C" w:rsidRDefault="009716E8" w:rsidP="00F46A8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  <w:t>“NUOVE GENERAZIONI RURALI”</w:t>
            </w:r>
          </w:p>
          <w:p w14:paraId="22558EF1" w14:textId="77777777" w:rsidR="00A6554F" w:rsidRPr="00525E1C" w:rsidRDefault="00A6554F" w:rsidP="00A6554F">
            <w:pPr>
              <w:ind w:left="84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76620497" w14:textId="77777777" w:rsidR="009716E8" w:rsidRPr="00525E1C" w:rsidRDefault="009716E8" w:rsidP="009716E8">
            <w:pPr>
              <w:widowControl/>
              <w:autoSpaceDE/>
              <w:autoSpaceDN/>
              <w:ind w:right="-1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Approvazione del Consiglio di Amministrazione del GAL Oglio Po</w:t>
            </w:r>
          </w:p>
          <w:p w14:paraId="26C33B4D" w14:textId="2957021A" w:rsidR="008160BC" w:rsidRPr="00525E1C" w:rsidRDefault="009716E8" w:rsidP="009716E8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 xml:space="preserve">del 18 </w:t>
            </w:r>
            <w:proofErr w:type="gramStart"/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Maggio</w:t>
            </w:r>
            <w:proofErr w:type="gramEnd"/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 xml:space="preserve"> 2026</w:t>
            </w:r>
          </w:p>
          <w:p w14:paraId="78F50AB9" w14:textId="155A40FD" w:rsidR="008160BC" w:rsidRPr="00525E1C" w:rsidRDefault="008160BC" w:rsidP="008160BC">
            <w:pPr>
              <w:ind w:left="84"/>
              <w:jc w:val="center"/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</w:tbl>
    <w:p w14:paraId="2A87FEA6" w14:textId="77777777" w:rsidR="00A840A3" w:rsidRPr="00525E1C" w:rsidRDefault="00A840A3" w:rsidP="003D2B47">
      <w:pPr>
        <w:rPr>
          <w:rFonts w:ascii="Arial" w:eastAsia="Yu Gothic UI" w:hAnsi="Arial" w:cs="Arial"/>
          <w:b/>
          <w:bCs/>
          <w:sz w:val="20"/>
          <w:szCs w:val="20"/>
        </w:rPr>
      </w:pPr>
    </w:p>
    <w:p w14:paraId="4DA78D39" w14:textId="581969FE" w:rsidR="00A6554F" w:rsidRPr="00525E1C" w:rsidRDefault="00A6554F" w:rsidP="00A82222">
      <w:pPr>
        <w:jc w:val="both"/>
        <w:rPr>
          <w:rFonts w:ascii="Arial" w:eastAsia="Yu Gothic UI" w:hAnsi="Arial" w:cs="Arial"/>
          <w:b/>
          <w:bCs/>
          <w:sz w:val="20"/>
          <w:szCs w:val="20"/>
        </w:rPr>
      </w:pPr>
      <w:r w:rsidRPr="00525E1C">
        <w:rPr>
          <w:rFonts w:ascii="Arial" w:eastAsia="Yu Gothic UI" w:hAnsi="Arial" w:cs="Arial"/>
          <w:b/>
          <w:bCs/>
          <w:sz w:val="20"/>
          <w:szCs w:val="20"/>
        </w:rPr>
        <w:t>Indicazioni per la compilazione:</w:t>
      </w:r>
    </w:p>
    <w:p w14:paraId="0ABAFB7D" w14:textId="17CBD6D1" w:rsidR="003F78A2" w:rsidRPr="00525E1C" w:rsidRDefault="00BF06ED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t xml:space="preserve">Il soggetto richiedente è tenuto a compilare il presente Allegato </w:t>
      </w:r>
      <w:r w:rsidR="00FA0D10" w:rsidRPr="00525E1C">
        <w:rPr>
          <w:rFonts w:ascii="Arial" w:eastAsia="Yu Gothic UI" w:hAnsi="Arial" w:cs="Arial"/>
          <w:sz w:val="20"/>
          <w:szCs w:val="20"/>
        </w:rPr>
        <w:t>secondo le modalità e la struttura indicate nel prosieguo</w:t>
      </w:r>
      <w:r w:rsidRPr="00525E1C">
        <w:rPr>
          <w:rFonts w:ascii="Arial" w:eastAsia="Yu Gothic UI" w:hAnsi="Arial" w:cs="Arial"/>
          <w:sz w:val="20"/>
          <w:szCs w:val="20"/>
        </w:rPr>
        <w:t xml:space="preserve">, </w:t>
      </w:r>
      <w:r w:rsidR="00FA0D10" w:rsidRPr="00525E1C">
        <w:rPr>
          <w:rFonts w:ascii="Arial" w:eastAsia="Yu Gothic UI" w:hAnsi="Arial" w:cs="Arial"/>
          <w:sz w:val="20"/>
          <w:szCs w:val="20"/>
        </w:rPr>
        <w:t>conformemente</w:t>
      </w:r>
      <w:r w:rsidR="002A38D6" w:rsidRPr="00525E1C">
        <w:rPr>
          <w:rFonts w:ascii="Arial" w:eastAsia="Yu Gothic UI" w:hAnsi="Arial" w:cs="Arial"/>
          <w:sz w:val="20"/>
          <w:szCs w:val="20"/>
        </w:rPr>
        <w:t xml:space="preserve"> a</w:t>
      </w:r>
      <w:r w:rsidRPr="00525E1C">
        <w:rPr>
          <w:rFonts w:ascii="Arial" w:eastAsia="Yu Gothic UI" w:hAnsi="Arial" w:cs="Arial"/>
          <w:sz w:val="20"/>
          <w:szCs w:val="20"/>
        </w:rPr>
        <w:t xml:space="preserve">i principi e </w:t>
      </w:r>
      <w:r w:rsidR="002A38D6" w:rsidRPr="00525E1C">
        <w:rPr>
          <w:rFonts w:ascii="Arial" w:eastAsia="Yu Gothic UI" w:hAnsi="Arial" w:cs="Arial"/>
          <w:sz w:val="20"/>
          <w:szCs w:val="20"/>
        </w:rPr>
        <w:t>a</w:t>
      </w:r>
      <w:r w:rsidRPr="00525E1C">
        <w:rPr>
          <w:rFonts w:ascii="Arial" w:eastAsia="Yu Gothic UI" w:hAnsi="Arial" w:cs="Arial"/>
          <w:sz w:val="20"/>
          <w:szCs w:val="20"/>
        </w:rPr>
        <w:t xml:space="preserve">i criteri di valutazione </w:t>
      </w:r>
      <w:r w:rsidR="002A38D6" w:rsidRPr="00525E1C">
        <w:rPr>
          <w:rFonts w:ascii="Arial" w:eastAsia="Yu Gothic UI" w:hAnsi="Arial" w:cs="Arial"/>
          <w:sz w:val="20"/>
          <w:szCs w:val="20"/>
        </w:rPr>
        <w:t>definiti</w:t>
      </w:r>
      <w:r w:rsidRPr="00525E1C">
        <w:rPr>
          <w:rFonts w:ascii="Arial" w:eastAsia="Yu Gothic UI" w:hAnsi="Arial" w:cs="Arial"/>
          <w:sz w:val="20"/>
          <w:szCs w:val="20"/>
        </w:rPr>
        <w:t xml:space="preserve"> </w:t>
      </w:r>
      <w:r w:rsidR="002A38D6" w:rsidRPr="00525E1C">
        <w:rPr>
          <w:rFonts w:ascii="Arial" w:eastAsia="Yu Gothic UI" w:hAnsi="Arial" w:cs="Arial"/>
          <w:sz w:val="20"/>
          <w:szCs w:val="20"/>
        </w:rPr>
        <w:t>ne</w:t>
      </w:r>
      <w:r w:rsidRPr="00525E1C">
        <w:rPr>
          <w:rFonts w:ascii="Arial" w:eastAsia="Yu Gothic UI" w:hAnsi="Arial" w:cs="Arial"/>
          <w:sz w:val="20"/>
          <w:szCs w:val="20"/>
        </w:rPr>
        <w:t xml:space="preserve">l </w:t>
      </w:r>
      <w:r w:rsidR="00BC31CC" w:rsidRPr="00525E1C">
        <w:rPr>
          <w:rFonts w:ascii="Arial" w:eastAsia="Yu Gothic UI" w:hAnsi="Arial" w:cs="Arial"/>
          <w:sz w:val="20"/>
          <w:szCs w:val="20"/>
        </w:rPr>
        <w:t>Bando SR</w:t>
      </w:r>
      <w:r w:rsidR="00252B5F" w:rsidRPr="00525E1C">
        <w:rPr>
          <w:rFonts w:ascii="Arial" w:eastAsia="Yu Gothic UI" w:hAnsi="Arial" w:cs="Arial"/>
          <w:sz w:val="20"/>
          <w:szCs w:val="20"/>
        </w:rPr>
        <w:t>H0</w:t>
      </w:r>
      <w:r w:rsidR="0042221E" w:rsidRPr="00525E1C">
        <w:rPr>
          <w:rFonts w:ascii="Arial" w:eastAsia="Yu Gothic UI" w:hAnsi="Arial" w:cs="Arial"/>
          <w:sz w:val="20"/>
          <w:szCs w:val="20"/>
        </w:rPr>
        <w:t>4</w:t>
      </w:r>
      <w:r w:rsidR="00BC31CC" w:rsidRPr="00525E1C">
        <w:rPr>
          <w:rFonts w:ascii="Arial" w:eastAsia="Yu Gothic UI" w:hAnsi="Arial" w:cs="Arial"/>
          <w:sz w:val="20"/>
          <w:szCs w:val="20"/>
        </w:rPr>
        <w:t xml:space="preserve"> del GA</w:t>
      </w:r>
      <w:r w:rsidR="00426688" w:rsidRPr="00525E1C">
        <w:rPr>
          <w:rFonts w:ascii="Arial" w:eastAsia="Yu Gothic UI" w:hAnsi="Arial" w:cs="Arial"/>
          <w:sz w:val="20"/>
          <w:szCs w:val="20"/>
        </w:rPr>
        <w:t xml:space="preserve">L </w:t>
      </w:r>
      <w:r w:rsidR="009716E8" w:rsidRPr="00525E1C">
        <w:rPr>
          <w:rFonts w:ascii="Arial" w:eastAsia="Yu Gothic UI" w:hAnsi="Arial" w:cs="Arial"/>
          <w:sz w:val="20"/>
          <w:szCs w:val="20"/>
        </w:rPr>
        <w:t>Oglio Po.</w:t>
      </w:r>
      <w:r w:rsidR="002D2285" w:rsidRPr="00525E1C">
        <w:rPr>
          <w:rFonts w:ascii="Arial" w:eastAsia="Yu Gothic UI" w:hAnsi="Arial" w:cs="Arial"/>
          <w:sz w:val="20"/>
          <w:szCs w:val="20"/>
        </w:rPr>
        <w:t xml:space="preserve"> </w:t>
      </w:r>
    </w:p>
    <w:p w14:paraId="19D3A382" w14:textId="18FCD01C" w:rsidR="003F78A2" w:rsidRPr="00525E1C" w:rsidRDefault="008510E1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t>Per un’adeguata comprensione di tali criteri, si rinvia al paragrafo 11 del medesimo Bando e al relativo Allegato denominato “Tabella punteggi”</w:t>
      </w:r>
      <w:r w:rsidR="00D101EF" w:rsidRPr="00525E1C">
        <w:rPr>
          <w:rFonts w:ascii="Arial" w:eastAsia="Yu Gothic UI" w:hAnsi="Arial" w:cs="Arial"/>
          <w:sz w:val="20"/>
          <w:szCs w:val="20"/>
        </w:rPr>
        <w:t>.</w:t>
      </w:r>
    </w:p>
    <w:p w14:paraId="5CEA7702" w14:textId="40E41AC0" w:rsidR="003935A2" w:rsidRPr="00525E1C" w:rsidRDefault="00865271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t>Il presente</w:t>
      </w:r>
      <w:r w:rsidR="00AC3339" w:rsidRPr="00525E1C">
        <w:rPr>
          <w:rFonts w:ascii="Arial" w:eastAsia="Yu Gothic UI" w:hAnsi="Arial" w:cs="Arial"/>
          <w:sz w:val="20"/>
          <w:szCs w:val="20"/>
        </w:rPr>
        <w:t xml:space="preserve"> allegato</w:t>
      </w:r>
      <w:r w:rsidR="002501DA" w:rsidRPr="00525E1C">
        <w:rPr>
          <w:rFonts w:ascii="Arial" w:eastAsia="Yu Gothic UI" w:hAnsi="Arial" w:cs="Arial"/>
          <w:sz w:val="20"/>
          <w:szCs w:val="20"/>
        </w:rPr>
        <w:t xml:space="preserve">, contenente </w:t>
      </w:r>
      <w:r w:rsidR="00AE7AF3" w:rsidRPr="00525E1C">
        <w:rPr>
          <w:rFonts w:ascii="Arial" w:eastAsia="Yu Gothic UI" w:hAnsi="Arial" w:cs="Arial"/>
          <w:sz w:val="20"/>
          <w:szCs w:val="20"/>
        </w:rPr>
        <w:t>la proposta progettuale</w:t>
      </w:r>
      <w:r w:rsidR="002501DA" w:rsidRPr="00525E1C">
        <w:rPr>
          <w:rFonts w:ascii="Arial" w:eastAsia="Yu Gothic UI" w:hAnsi="Arial" w:cs="Arial"/>
          <w:sz w:val="20"/>
          <w:szCs w:val="20"/>
        </w:rPr>
        <w:t>,</w:t>
      </w:r>
      <w:r w:rsidR="00AE7AF3" w:rsidRPr="00525E1C">
        <w:rPr>
          <w:rFonts w:ascii="Arial" w:eastAsia="Yu Gothic UI" w:hAnsi="Arial" w:cs="Arial"/>
          <w:sz w:val="20"/>
          <w:szCs w:val="20"/>
        </w:rPr>
        <w:t xml:space="preserve"> dovrà essere </w:t>
      </w:r>
      <w:r w:rsidR="00D101EF" w:rsidRPr="00525E1C">
        <w:rPr>
          <w:rFonts w:ascii="Arial" w:eastAsia="Yu Gothic UI" w:hAnsi="Arial" w:cs="Arial"/>
          <w:sz w:val="20"/>
          <w:szCs w:val="20"/>
        </w:rPr>
        <w:t>trasmesso nella fase conclusiva della procedura informatizzata prevista dalla piattaforma SiS.Co.</w:t>
      </w:r>
      <w:r w:rsidR="003935A2" w:rsidRPr="00525E1C">
        <w:rPr>
          <w:rFonts w:ascii="Arial" w:eastAsia="Yu Gothic UI" w:hAnsi="Arial" w:cs="Arial"/>
          <w:sz w:val="20"/>
          <w:szCs w:val="20"/>
        </w:rPr>
        <w:t xml:space="preserve"> </w:t>
      </w:r>
      <w:r w:rsidR="00F07E99" w:rsidRPr="00525E1C">
        <w:rPr>
          <w:rFonts w:ascii="Arial" w:eastAsia="Yu Gothic UI" w:hAnsi="Arial" w:cs="Arial"/>
          <w:sz w:val="20"/>
          <w:szCs w:val="20"/>
        </w:rPr>
        <w:t xml:space="preserve">in formato PDF e </w:t>
      </w:r>
      <w:r w:rsidR="003935A2" w:rsidRPr="00525E1C">
        <w:rPr>
          <w:rFonts w:ascii="Arial" w:eastAsia="Yu Gothic UI" w:hAnsi="Arial" w:cs="Arial"/>
          <w:sz w:val="20"/>
          <w:szCs w:val="20"/>
        </w:rPr>
        <w:t>firmato, ai sensi dei paragrafi 13.3. e 13.5. del Bando.</w:t>
      </w:r>
    </w:p>
    <w:p w14:paraId="2BF56D8C" w14:textId="77777777" w:rsidR="00445561" w:rsidRPr="00525E1C" w:rsidRDefault="009F5CB4" w:rsidP="00445561">
      <w:pPr>
        <w:jc w:val="both"/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b/>
          <w:bCs/>
          <w:sz w:val="20"/>
          <w:szCs w:val="20"/>
        </w:rPr>
        <w:t xml:space="preserve">Si precisa che il </w:t>
      </w:r>
      <w:r w:rsidR="00917355" w:rsidRPr="00525E1C">
        <w:rPr>
          <w:rFonts w:ascii="Arial" w:eastAsia="Yu Gothic UI" w:hAnsi="Arial" w:cs="Arial"/>
          <w:b/>
          <w:bCs/>
          <w:sz w:val="20"/>
          <w:szCs w:val="20"/>
        </w:rPr>
        <w:t>s</w:t>
      </w:r>
      <w:r w:rsidRPr="00525E1C">
        <w:rPr>
          <w:rFonts w:ascii="Arial" w:eastAsia="Yu Gothic UI" w:hAnsi="Arial" w:cs="Arial"/>
          <w:b/>
          <w:bCs/>
          <w:sz w:val="20"/>
          <w:szCs w:val="20"/>
        </w:rPr>
        <w:t>oggetto richiedente NON dovrà procedere alla compilazione del modulo informatico denominato “Descrizione del progetto”</w:t>
      </w:r>
      <w:r w:rsidR="00445561" w:rsidRPr="00525E1C">
        <w:rPr>
          <w:rFonts w:ascii="Arial" w:eastAsia="Yu Gothic UI" w:hAnsi="Arial" w:cs="Arial"/>
          <w:b/>
          <w:bCs/>
          <w:sz w:val="20"/>
          <w:szCs w:val="20"/>
        </w:rPr>
        <w:t xml:space="preserve"> presente in SiS.Co., secondo quanto disposto nei paragrafi </w:t>
      </w:r>
      <w:r w:rsidR="00445561" w:rsidRPr="00525E1C">
        <w:rPr>
          <w:rFonts w:ascii="Arial" w:eastAsia="Yu Gothic UI" w:hAnsi="Arial" w:cs="Arial"/>
          <w:sz w:val="20"/>
          <w:szCs w:val="20"/>
        </w:rPr>
        <w:t>13.3. e 13.5. del Bando.</w:t>
      </w:r>
    </w:p>
    <w:p w14:paraId="6A8B4932" w14:textId="087B7E2B" w:rsidR="00F07BF3" w:rsidRPr="00525E1C" w:rsidRDefault="00BC7DD4" w:rsidP="00A82222">
      <w:pPr>
        <w:jc w:val="both"/>
        <w:rPr>
          <w:rFonts w:ascii="Arial" w:eastAsia="Yu Gothic UI" w:hAnsi="Arial" w:cs="Arial"/>
          <w:b/>
          <w:bCs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t xml:space="preserve">Ai fini della buona riuscita dell’istruttoria </w:t>
      </w:r>
      <w:r w:rsidR="0065252D" w:rsidRPr="00525E1C">
        <w:rPr>
          <w:rFonts w:ascii="Arial" w:eastAsia="Yu Gothic UI" w:hAnsi="Arial" w:cs="Arial"/>
          <w:sz w:val="20"/>
          <w:szCs w:val="20"/>
        </w:rPr>
        <w:t xml:space="preserve">si invitano i concorrenti a predisporre il progetto </w:t>
      </w:r>
      <w:r w:rsidR="0065252D" w:rsidRPr="00525E1C">
        <w:rPr>
          <w:rFonts w:ascii="Arial" w:eastAsia="Yu Gothic UI" w:hAnsi="Arial" w:cs="Arial"/>
          <w:b/>
          <w:bCs/>
          <w:sz w:val="20"/>
          <w:szCs w:val="20"/>
        </w:rPr>
        <w:t xml:space="preserve">senza superare complessivamente </w:t>
      </w:r>
      <w:r w:rsidR="00D75BEA" w:rsidRPr="00525E1C">
        <w:rPr>
          <w:rFonts w:ascii="Arial" w:eastAsia="Yu Gothic UI" w:hAnsi="Arial" w:cs="Arial"/>
          <w:b/>
          <w:bCs/>
          <w:sz w:val="20"/>
          <w:szCs w:val="20"/>
        </w:rPr>
        <w:t>7</w:t>
      </w:r>
      <w:r w:rsidR="0065252D" w:rsidRPr="00525E1C">
        <w:rPr>
          <w:rFonts w:ascii="Arial" w:eastAsia="Yu Gothic UI" w:hAnsi="Arial" w:cs="Arial"/>
          <w:b/>
          <w:bCs/>
          <w:sz w:val="20"/>
          <w:szCs w:val="20"/>
        </w:rPr>
        <w:t xml:space="preserve"> pagine, formato A4, carattere </w:t>
      </w:r>
      <w:r w:rsidR="00420C84" w:rsidRPr="00525E1C">
        <w:rPr>
          <w:rFonts w:ascii="Arial" w:eastAsia="Yu Gothic UI" w:hAnsi="Arial" w:cs="Arial"/>
          <w:b/>
          <w:bCs/>
          <w:sz w:val="20"/>
          <w:szCs w:val="20"/>
        </w:rPr>
        <w:t>Arial</w:t>
      </w:r>
      <w:r w:rsidR="0065252D" w:rsidRPr="00525E1C">
        <w:rPr>
          <w:rFonts w:ascii="Arial" w:eastAsia="Yu Gothic UI" w:hAnsi="Arial" w:cs="Arial"/>
          <w:b/>
          <w:bCs/>
          <w:sz w:val="20"/>
          <w:szCs w:val="20"/>
        </w:rPr>
        <w:t xml:space="preserve"> 10.</w:t>
      </w:r>
    </w:p>
    <w:p w14:paraId="4FB8C2A9" w14:textId="77777777" w:rsidR="00445561" w:rsidRPr="00525E1C" w:rsidRDefault="00445561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6BC59E8C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64481949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1CB11138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06EC2EC3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507CFDB6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2A054845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00122D92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233B28BE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47B094F8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7A711C1B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013C745C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085A08D8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297C3CDA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478ABD48" w14:textId="77777777" w:rsidR="00525E1C" w:rsidRDefault="00525E1C" w:rsidP="00A82222">
      <w:pPr>
        <w:jc w:val="both"/>
        <w:rPr>
          <w:rFonts w:ascii="Arial" w:eastAsia="Yu Gothic UI" w:hAnsi="Arial" w:cs="Arial"/>
          <w:sz w:val="20"/>
          <w:szCs w:val="20"/>
        </w:rPr>
      </w:pPr>
    </w:p>
    <w:p w14:paraId="2E8AA221" w14:textId="1E3738CC" w:rsidR="00A409EB" w:rsidRPr="00525E1C" w:rsidRDefault="00A409EB" w:rsidP="00A82222">
      <w:pPr>
        <w:jc w:val="both"/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lastRenderedPageBreak/>
        <w:t>CCUAA: _______________________________</w:t>
      </w:r>
    </w:p>
    <w:p w14:paraId="2AF97A2C" w14:textId="00E441B5" w:rsidR="009716E8" w:rsidRPr="00525E1C" w:rsidRDefault="00A409EB" w:rsidP="00525E1C">
      <w:pPr>
        <w:jc w:val="both"/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t>RAGIONE SOCIALE: _________________________</w:t>
      </w:r>
    </w:p>
    <w:p w14:paraId="45F292F7" w14:textId="77777777" w:rsidR="009716E8" w:rsidRPr="00525E1C" w:rsidRDefault="009716E8" w:rsidP="00BC31CC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525E1C" w14:paraId="3DEE4FF3" w14:textId="77777777" w:rsidTr="00AC5F5C">
        <w:tc>
          <w:tcPr>
            <w:tcW w:w="9628" w:type="dxa"/>
            <w:shd w:val="clear" w:color="auto" w:fill="D0D0CE" w:themeFill="background2"/>
          </w:tcPr>
          <w:p w14:paraId="6E6543FE" w14:textId="516B1D62" w:rsidR="00C93AAC" w:rsidRPr="00525E1C" w:rsidRDefault="00C93AAC" w:rsidP="00C93AAC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TITOLO E ACRONIMO DEL PROGETTO</w:t>
            </w:r>
          </w:p>
        </w:tc>
      </w:tr>
      <w:tr w:rsidR="00C93AAC" w:rsidRPr="00525E1C" w14:paraId="4C13DBDD" w14:textId="77777777" w:rsidTr="00C93AAC">
        <w:tc>
          <w:tcPr>
            <w:tcW w:w="9628" w:type="dxa"/>
          </w:tcPr>
          <w:p w14:paraId="23095598" w14:textId="77777777" w:rsidR="00C93AAC" w:rsidRPr="00525E1C" w:rsidRDefault="00C93AAC" w:rsidP="00BC31CC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  <w:p w14:paraId="7A7DEDAC" w14:textId="77777777" w:rsidR="00C93AAC" w:rsidRPr="00525E1C" w:rsidRDefault="00C93AAC" w:rsidP="00BC31CC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</w:tbl>
    <w:p w14:paraId="5221A340" w14:textId="7FC072B8" w:rsidR="00DA0747" w:rsidRPr="00525E1C" w:rsidRDefault="00DA0747" w:rsidP="00C93AAC">
      <w:pPr>
        <w:rPr>
          <w:rFonts w:ascii="Arial" w:eastAsia="Yu Gothic UI" w:hAnsi="Arial" w:cs="Arial"/>
          <w:b/>
          <w:bCs/>
          <w:sz w:val="20"/>
          <w:szCs w:val="20"/>
        </w:rPr>
      </w:pPr>
    </w:p>
    <w:p w14:paraId="6D7A3758" w14:textId="77777777" w:rsidR="00DA0747" w:rsidRPr="00525E1C" w:rsidRDefault="00DA0747" w:rsidP="00C93AAC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A0747" w:rsidRPr="00525E1C" w14:paraId="42F66871" w14:textId="77777777" w:rsidTr="00961CE8">
        <w:tc>
          <w:tcPr>
            <w:tcW w:w="9628" w:type="dxa"/>
            <w:gridSpan w:val="4"/>
            <w:shd w:val="clear" w:color="auto" w:fill="D0D0CE" w:themeFill="background2"/>
          </w:tcPr>
          <w:p w14:paraId="4033073C" w14:textId="77777777" w:rsidR="00DA0747" w:rsidRPr="00525E1C" w:rsidRDefault="003319C7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FASI DI REALIZZAZIONE DEL PROGETTO E INDICAZIONE DEL RESPONSABILE E DEL PERSONALE</w:t>
            </w:r>
          </w:p>
          <w:p w14:paraId="7F60E321" w14:textId="51F40EDA" w:rsidR="00427D85" w:rsidRPr="00525E1C" w:rsidRDefault="0017675B" w:rsidP="0017675B">
            <w:pPr>
              <w:rPr>
                <w:rFonts w:ascii="Arial" w:eastAsia="Yu Gothic UI" w:hAnsi="Arial" w:cs="Arial"/>
                <w:i/>
                <w:i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>Ai sensi del paragrafo 5.1. del Bando, il progetto deve prevedere le figure di: responsabile di progetto che ne garantisca il regolare e corretto svolgimento</w:t>
            </w:r>
            <w:r w:rsidR="00420C84"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 xml:space="preserve"> e di </w:t>
            </w:r>
            <w:r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 xml:space="preserve">referente amministrativo. I ruoli responsabile di progetto </w:t>
            </w:r>
            <w:r w:rsidR="00420C84"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 xml:space="preserve">e di referente amministrativo </w:t>
            </w:r>
            <w:r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>possono essere svolti dalla stessa persona.</w:t>
            </w:r>
          </w:p>
        </w:tc>
      </w:tr>
      <w:tr w:rsidR="00051CEA" w:rsidRPr="00525E1C" w14:paraId="5B9AF2B3" w14:textId="77777777" w:rsidTr="00B331A3">
        <w:tc>
          <w:tcPr>
            <w:tcW w:w="2407" w:type="dxa"/>
            <w:shd w:val="clear" w:color="auto" w:fill="F2F2F2" w:themeFill="background1" w:themeFillShade="F2"/>
          </w:tcPr>
          <w:p w14:paraId="6C5CC694" w14:textId="75A3B134" w:rsidR="00051CEA" w:rsidRPr="00525E1C" w:rsidRDefault="00051CEA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E3AFB60" w14:textId="7E42D13F" w:rsidR="00051CEA" w:rsidRPr="00525E1C" w:rsidRDefault="00051CEA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Fase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77CA6305" w14:textId="1F74A494" w:rsidR="00051CEA" w:rsidRPr="00525E1C" w:rsidRDefault="00051CEA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 xml:space="preserve">Responsabile azione </w:t>
            </w:r>
            <w:proofErr w:type="gramStart"/>
            <w:r w:rsidR="00B331A3"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e</w:t>
            </w:r>
            <w:proofErr w:type="gramEnd"/>
            <w:r w:rsidR="00B331A3"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 xml:space="preserve"> ente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188791C" w14:textId="7338D3E4" w:rsidR="00051CEA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Personale coinvolto</w:t>
            </w:r>
          </w:p>
        </w:tc>
      </w:tr>
      <w:tr w:rsidR="00B331A3" w:rsidRPr="00525E1C" w14:paraId="3CD146AA" w14:textId="77777777" w:rsidTr="00B331A3">
        <w:tc>
          <w:tcPr>
            <w:tcW w:w="2407" w:type="dxa"/>
            <w:shd w:val="clear" w:color="auto" w:fill="FFFFFF" w:themeFill="background1"/>
          </w:tcPr>
          <w:p w14:paraId="0C4C57E8" w14:textId="13686420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FFFFFF" w:themeFill="background1"/>
          </w:tcPr>
          <w:p w14:paraId="67D51D8B" w14:textId="7C566A4C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</w:t>
            </w:r>
            <w:r w:rsidR="00AF744A"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FFFFFF" w:themeFill="background1"/>
          </w:tcPr>
          <w:p w14:paraId="75DB5B86" w14:textId="77777777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B531172" w14:textId="77777777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  <w:tr w:rsidR="00B331A3" w:rsidRPr="00525E1C" w14:paraId="571F6208" w14:textId="77777777" w:rsidTr="00B331A3">
        <w:tc>
          <w:tcPr>
            <w:tcW w:w="2407" w:type="dxa"/>
            <w:shd w:val="clear" w:color="auto" w:fill="FFFFFF" w:themeFill="background1"/>
          </w:tcPr>
          <w:p w14:paraId="09999DC0" w14:textId="65E0053B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FFFFFF" w:themeFill="background1"/>
          </w:tcPr>
          <w:p w14:paraId="654574A9" w14:textId="10346EE5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34997427" w14:textId="77777777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E09C033" w14:textId="77777777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  <w:tr w:rsidR="00B331A3" w:rsidRPr="00525E1C" w14:paraId="704B17DF" w14:textId="77777777" w:rsidTr="00B331A3">
        <w:tc>
          <w:tcPr>
            <w:tcW w:w="2407" w:type="dxa"/>
            <w:shd w:val="clear" w:color="auto" w:fill="FFFFFF" w:themeFill="background1"/>
          </w:tcPr>
          <w:p w14:paraId="5DBEF8DD" w14:textId="6FB482E2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025E0BEF" w14:textId="0C8D31F2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6CFC7489" w14:textId="77777777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2C0FAC20" w14:textId="77777777" w:rsidR="00B331A3" w:rsidRPr="00525E1C" w:rsidRDefault="00B331A3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C16C4A" w14:textId="77777777" w:rsidR="00DA0747" w:rsidRPr="00525E1C" w:rsidRDefault="00DA0747" w:rsidP="00C93AAC">
      <w:pPr>
        <w:rPr>
          <w:rFonts w:ascii="Arial" w:eastAsia="Yu Gothic UI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525E1C" w14:paraId="12C92799" w14:textId="77777777" w:rsidTr="00AC5F5C">
        <w:tc>
          <w:tcPr>
            <w:tcW w:w="9628" w:type="dxa"/>
            <w:shd w:val="clear" w:color="auto" w:fill="D0D0CE" w:themeFill="background2"/>
          </w:tcPr>
          <w:p w14:paraId="0B59E594" w14:textId="6403F258" w:rsidR="00C93AAC" w:rsidRPr="00525E1C" w:rsidRDefault="00C93AAC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highlight w:val="yellow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QUALITA’ DEL PROGETTO</w:t>
            </w:r>
          </w:p>
        </w:tc>
      </w:tr>
      <w:tr w:rsidR="00C93AAC" w:rsidRPr="00525E1C" w14:paraId="1FEE3AB7" w14:textId="77777777" w:rsidTr="00AC5F5C">
        <w:tc>
          <w:tcPr>
            <w:tcW w:w="9628" w:type="dxa"/>
            <w:shd w:val="clear" w:color="auto" w:fill="F2F2F2" w:themeFill="background1" w:themeFillShade="F2"/>
          </w:tcPr>
          <w:p w14:paraId="3F078E63" w14:textId="25C6C619" w:rsidR="00C93AAC" w:rsidRPr="00525E1C" w:rsidRDefault="00CD7B8C" w:rsidP="00547B2C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1.1: Indicazione del contesto, delle conoscenze già acquisite e dei bisogni informativi</w:t>
            </w:r>
          </w:p>
        </w:tc>
      </w:tr>
      <w:tr w:rsidR="00AC5F5C" w:rsidRPr="00525E1C" w14:paraId="38B76713" w14:textId="77777777">
        <w:tc>
          <w:tcPr>
            <w:tcW w:w="9628" w:type="dxa"/>
          </w:tcPr>
          <w:p w14:paraId="76E92B6F" w14:textId="5BA7A092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1BCEA0C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4DD195D" w14:textId="77777777" w:rsidR="00AC5F5C" w:rsidRPr="00525E1C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00305F9" w14:textId="77777777" w:rsidR="00AC5F5C" w:rsidRPr="00525E1C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2507511" w14:textId="77777777" w:rsidR="00080B4F" w:rsidRPr="00525E1C" w:rsidRDefault="00080B4F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496C3DA" w14:textId="77777777" w:rsidR="00080B4F" w:rsidRPr="00525E1C" w:rsidRDefault="00080B4F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B950417" w14:textId="77777777" w:rsidR="00CA5D64" w:rsidRPr="00525E1C" w:rsidRDefault="00CA5D6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C06CC5E" w14:textId="77777777" w:rsidR="00807F80" w:rsidRPr="00525E1C" w:rsidRDefault="00807F8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273B65B" w14:textId="77777777" w:rsidR="00DA0747" w:rsidRPr="00525E1C" w:rsidRDefault="00DA0747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4185620" w14:textId="77777777" w:rsidR="00DA0747" w:rsidRPr="00525E1C" w:rsidRDefault="00DA0747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CFD2A5A" w14:textId="77777777" w:rsidR="00AC5F5C" w:rsidRPr="00525E1C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C21FE3E" w14:textId="77777777" w:rsidR="00AC5F5C" w:rsidRPr="00525E1C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0493A5A" w14:textId="77777777" w:rsidR="00AC5F5C" w:rsidRPr="00525E1C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04741E3" w14:textId="77777777" w:rsidR="00AC5F5C" w:rsidRPr="00525E1C" w:rsidRDefault="00AC5F5C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AC5F5C" w:rsidRPr="00525E1C" w14:paraId="14EEF053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1897DC66" w14:textId="51F6BB6A" w:rsidR="00080B4F" w:rsidRPr="00525E1C" w:rsidRDefault="00CD7B8C" w:rsidP="00CD7B8C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1.2: Definizione degli obiettivi specifici di progetto e delle caratteristiche dei destinatari</w:t>
            </w:r>
          </w:p>
        </w:tc>
      </w:tr>
      <w:tr w:rsidR="004C6A94" w:rsidRPr="00525E1C" w14:paraId="0364FBF7" w14:textId="77777777">
        <w:tc>
          <w:tcPr>
            <w:tcW w:w="9628" w:type="dxa"/>
          </w:tcPr>
          <w:p w14:paraId="25A3E6C9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FF57BAC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1F1557A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F69478F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C925AA5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D7975C4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AB85139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0378C16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3CF6499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160612A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8CE1C4E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DF4454D" w14:textId="77777777" w:rsidR="002B5F60" w:rsidRPr="00525E1C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B811DE7" w14:textId="77777777" w:rsidR="002B5F60" w:rsidRPr="00525E1C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4C6A94" w:rsidRPr="00525E1C" w14:paraId="348FC26A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5AD4E631" w14:textId="2A9144F6" w:rsidR="004C6A94" w:rsidRPr="00525E1C" w:rsidRDefault="00CD7B8C" w:rsidP="00CD7B8C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1.3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Definizione delle fasi e delle azioni progettuali</w:t>
            </w:r>
          </w:p>
        </w:tc>
      </w:tr>
      <w:tr w:rsidR="004C6A94" w:rsidRPr="00525E1C" w14:paraId="48E7B14E" w14:textId="77777777">
        <w:tc>
          <w:tcPr>
            <w:tcW w:w="9628" w:type="dxa"/>
          </w:tcPr>
          <w:p w14:paraId="39D803B2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609485D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0ADF044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D84BD4A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9710E20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4928DFB" w14:textId="77777777" w:rsidR="002B5F60" w:rsidRPr="00525E1C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71C9D81" w14:textId="77777777" w:rsidR="002B5F60" w:rsidRPr="00525E1C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7516BF0" w14:textId="77777777" w:rsidR="002B5F60" w:rsidRPr="00525E1C" w:rsidRDefault="002B5F60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1000E5C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7F34F17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90ED094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AB76698" w14:textId="77777777" w:rsidR="004C6A94" w:rsidRPr="00525E1C" w:rsidRDefault="004C6A94" w:rsidP="00AC5F5C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9829BB" w:rsidRPr="00525E1C" w14:paraId="089C1708" w14:textId="77777777" w:rsidTr="009829BB">
        <w:tc>
          <w:tcPr>
            <w:tcW w:w="9628" w:type="dxa"/>
            <w:shd w:val="clear" w:color="auto" w:fill="F2F2F2" w:themeFill="background1" w:themeFillShade="F2"/>
          </w:tcPr>
          <w:p w14:paraId="1DF98626" w14:textId="220F5148" w:rsidR="009829BB" w:rsidRPr="00525E1C" w:rsidRDefault="009829BB" w:rsidP="009829BB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Criterio 1.4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Impatto del percorso informativo</w:t>
            </w:r>
          </w:p>
        </w:tc>
      </w:tr>
      <w:tr w:rsidR="009829BB" w:rsidRPr="00525E1C" w14:paraId="59898625" w14:textId="77777777">
        <w:tc>
          <w:tcPr>
            <w:tcW w:w="9628" w:type="dxa"/>
          </w:tcPr>
          <w:p w14:paraId="0F0D639D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6F851D9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5C9EF95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2537401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C16CCAF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D6612E1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DF72882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587BA73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5D38B3E6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CDE2247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47F4D63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9B85948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71486F1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9829BB" w:rsidRPr="00525E1C" w14:paraId="344E4EA3" w14:textId="77777777" w:rsidTr="009829BB">
        <w:tc>
          <w:tcPr>
            <w:tcW w:w="9628" w:type="dxa"/>
            <w:shd w:val="clear" w:color="auto" w:fill="F2F2F2" w:themeFill="background1" w:themeFillShade="F2"/>
          </w:tcPr>
          <w:p w14:paraId="1F023F97" w14:textId="40AE0EAC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1.5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shd w:val="clear" w:color="auto" w:fill="F2F2F2" w:themeFill="background1" w:themeFillShade="F2"/>
                <w:lang w:eastAsia="it-IT"/>
              </w:rPr>
              <w:t>Definizione degli indicatori di monitoraggio e di risultato</w:t>
            </w:r>
          </w:p>
        </w:tc>
      </w:tr>
      <w:tr w:rsidR="009829BB" w:rsidRPr="00525E1C" w14:paraId="03B0FE42" w14:textId="77777777">
        <w:tc>
          <w:tcPr>
            <w:tcW w:w="9628" w:type="dxa"/>
          </w:tcPr>
          <w:p w14:paraId="70831093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309ADC8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DC788D9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BADF3F0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FE1952D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E5EAD6E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6B5D8A0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F7E8DE3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71F2FD5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EF3806F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BF41A22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C6D85CE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610203A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9829BB" w:rsidRPr="00525E1C" w14:paraId="5461301E" w14:textId="77777777" w:rsidTr="009829BB">
        <w:tc>
          <w:tcPr>
            <w:tcW w:w="9628" w:type="dxa"/>
            <w:shd w:val="clear" w:color="auto" w:fill="F2F2F2" w:themeFill="background1" w:themeFillShade="F2"/>
          </w:tcPr>
          <w:p w14:paraId="216FAD89" w14:textId="7075BC51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1.6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Disponibilità delle attrezzature e strutture necessarie alla realizzazione delle attività progettuali previste</w:t>
            </w:r>
          </w:p>
        </w:tc>
      </w:tr>
      <w:tr w:rsidR="009829BB" w:rsidRPr="00525E1C" w14:paraId="4B3680A6" w14:textId="77777777" w:rsidTr="009829BB">
        <w:tc>
          <w:tcPr>
            <w:tcW w:w="9628" w:type="dxa"/>
            <w:shd w:val="clear" w:color="auto" w:fill="FFFFFF" w:themeFill="background1"/>
          </w:tcPr>
          <w:p w14:paraId="1A57FB5E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51ECF0C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2F9D516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6C0E445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5242E38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D6E3D70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0564006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A25B5C1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8E8CD01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1BE05B9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F0B6E5A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199F395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05FEDE7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9829BB" w:rsidRPr="00525E1C" w14:paraId="1378CC00" w14:textId="77777777" w:rsidTr="009829BB">
        <w:tc>
          <w:tcPr>
            <w:tcW w:w="9628" w:type="dxa"/>
            <w:shd w:val="clear" w:color="auto" w:fill="F2F2F2" w:themeFill="background1" w:themeFillShade="F2"/>
          </w:tcPr>
          <w:p w14:paraId="71C0FB62" w14:textId="6FC6557A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1.7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Sostenibilità temporale dei risultati</w:t>
            </w:r>
          </w:p>
        </w:tc>
      </w:tr>
      <w:tr w:rsidR="009829BB" w:rsidRPr="00525E1C" w14:paraId="1431476C" w14:textId="77777777" w:rsidTr="009829BB">
        <w:tc>
          <w:tcPr>
            <w:tcW w:w="9628" w:type="dxa"/>
            <w:shd w:val="clear" w:color="auto" w:fill="FFFFFF" w:themeFill="background1"/>
          </w:tcPr>
          <w:p w14:paraId="42B9E0C8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0A440E9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1F3D255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37A7AD6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D6DCA08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5755AA5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C5BB0CC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FBDD6D9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2E30CB2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9337D94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7DD5027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C61A6FF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DFD2997" w14:textId="77777777" w:rsidR="009829BB" w:rsidRPr="00525E1C" w:rsidRDefault="009829BB" w:rsidP="009829BB">
            <w:pPr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9829BB" w:rsidRPr="00525E1C" w14:paraId="241ADF4A" w14:textId="77777777" w:rsidTr="009829BB">
        <w:tc>
          <w:tcPr>
            <w:tcW w:w="9628" w:type="dxa"/>
            <w:shd w:val="clear" w:color="auto" w:fill="F2F2F2" w:themeFill="background1" w:themeFillShade="F2"/>
          </w:tcPr>
          <w:p w14:paraId="0B004319" w14:textId="26CA1272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lastRenderedPageBreak/>
              <w:t>Criterio 1.8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Rilevanza della tematica in relazione al contesto e ai bisogni informativi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ab/>
            </w:r>
          </w:p>
        </w:tc>
      </w:tr>
      <w:tr w:rsidR="009829BB" w:rsidRPr="00525E1C" w14:paraId="1225C0AC" w14:textId="77777777" w:rsidTr="009829BB">
        <w:tc>
          <w:tcPr>
            <w:tcW w:w="9628" w:type="dxa"/>
          </w:tcPr>
          <w:p w14:paraId="28750398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3E615AB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2E22839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4EF04F8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73E6218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F98A1E2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A8A8ABE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21E9BC7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03EC1D6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A7AC967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0EE7567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CBF35C5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FD464A3" w14:textId="77777777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9829BB" w:rsidRPr="00525E1C" w14:paraId="76706741" w14:textId="77777777" w:rsidTr="00AB4F1B">
        <w:tc>
          <w:tcPr>
            <w:tcW w:w="9628" w:type="dxa"/>
            <w:shd w:val="clear" w:color="auto" w:fill="F2F2F2" w:themeFill="background1" w:themeFillShade="F2"/>
          </w:tcPr>
          <w:p w14:paraId="7436D403" w14:textId="31327343" w:rsidR="009829BB" w:rsidRPr="00525E1C" w:rsidRDefault="009829B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1.9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Congruità del budget in relazione alle azioni, alle risorse di personale, all’ampiezza del target e alla concretezza del progetto</w:t>
            </w:r>
          </w:p>
        </w:tc>
      </w:tr>
      <w:tr w:rsidR="00AB4F1B" w:rsidRPr="00525E1C" w14:paraId="3BF732A9" w14:textId="77777777" w:rsidTr="009829BB">
        <w:tc>
          <w:tcPr>
            <w:tcW w:w="9628" w:type="dxa"/>
          </w:tcPr>
          <w:p w14:paraId="6BFA7381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A5FB34F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3E64FF1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8749E7B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E4098D9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946DE11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DF05C38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6807256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DFA7629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FE6C5B3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54DC1F8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14FFEF6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8994BA1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AB4F1B" w:rsidRPr="00525E1C" w14:paraId="7EA295BA" w14:textId="77777777" w:rsidTr="00AB4F1B">
        <w:tc>
          <w:tcPr>
            <w:tcW w:w="9628" w:type="dxa"/>
            <w:shd w:val="clear" w:color="auto" w:fill="F2F2F2" w:themeFill="background1" w:themeFillShade="F2"/>
          </w:tcPr>
          <w:p w14:paraId="6A349770" w14:textId="2F9E51BA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1.10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Qualità della descrizione del progetto e del design</w:t>
            </w:r>
          </w:p>
        </w:tc>
      </w:tr>
      <w:tr w:rsidR="00AB4F1B" w:rsidRPr="00525E1C" w14:paraId="6775596B" w14:textId="77777777" w:rsidTr="009829BB">
        <w:tc>
          <w:tcPr>
            <w:tcW w:w="9628" w:type="dxa"/>
          </w:tcPr>
          <w:p w14:paraId="08D55010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64C2AC8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19300C39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EC83566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6645E42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65F702D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4B6B931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F1012CE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765EB54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CAAA5A9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D012371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56CF90E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C9E1415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  <w:tr w:rsidR="00AB4F1B" w:rsidRPr="00525E1C" w14:paraId="406A7E87" w14:textId="77777777" w:rsidTr="00AB4F1B">
        <w:tc>
          <w:tcPr>
            <w:tcW w:w="9628" w:type="dxa"/>
            <w:shd w:val="clear" w:color="auto" w:fill="F2F2F2" w:themeFill="background1" w:themeFillShade="F2"/>
          </w:tcPr>
          <w:p w14:paraId="1DFE50B2" w14:textId="67B2061D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1.11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Livello di innovazione e tecnologia, con particolare riferimento alla ‘dematerializzazione’ delle azioni informative, intesa come l’utilizzo di piattaforme digitali, strumenti multimediali e tecnologie</w:t>
            </w:r>
          </w:p>
        </w:tc>
      </w:tr>
      <w:tr w:rsidR="00AB4F1B" w:rsidRPr="00525E1C" w14:paraId="62433A67" w14:textId="77777777" w:rsidTr="009829BB">
        <w:tc>
          <w:tcPr>
            <w:tcW w:w="9628" w:type="dxa"/>
          </w:tcPr>
          <w:p w14:paraId="38156166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5189297C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EDE3D64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F6596B4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25D363D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4698998D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3DDC1997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7293AF86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B5B7CFD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61F7C786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2D430515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DD0AC03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  <w:p w14:paraId="02145D12" w14:textId="77777777" w:rsidR="00AB4F1B" w:rsidRPr="00525E1C" w:rsidRDefault="00AB4F1B" w:rsidP="009829BB">
            <w:pPr>
              <w:tabs>
                <w:tab w:val="left" w:pos="2530"/>
              </w:tabs>
              <w:jc w:val="both"/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</w:p>
        </w:tc>
      </w:tr>
    </w:tbl>
    <w:p w14:paraId="0B5390F9" w14:textId="77777777" w:rsidR="002B5F60" w:rsidRPr="00525E1C" w:rsidRDefault="002B5F60" w:rsidP="003C0554">
      <w:pPr>
        <w:rPr>
          <w:rFonts w:ascii="Arial" w:eastAsia="Yu Gothic UI" w:hAnsi="Arial" w:cs="Arial"/>
          <w:sz w:val="20"/>
          <w:szCs w:val="20"/>
        </w:rPr>
      </w:pPr>
      <w:r w:rsidRPr="00525E1C">
        <w:rPr>
          <w:rFonts w:ascii="Arial" w:eastAsia="Yu Gothic UI" w:hAnsi="Arial" w:cs="Arial"/>
          <w:sz w:val="20"/>
          <w:szCs w:val="20"/>
        </w:rPr>
        <w:lastRenderedPageBreak/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F60" w:rsidRPr="00525E1C" w14:paraId="6E4222E0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1FED50D1" w14:textId="0675044C" w:rsidR="002B5F60" w:rsidRPr="00525E1C" w:rsidRDefault="002B5F60" w:rsidP="00961CE8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highlight w:val="yellow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QUALITA’ DEL TEAM DI PROGETTO</w:t>
            </w:r>
            <w:r w:rsidR="00DA0747" w:rsidRPr="00525E1C">
              <w:rPr>
                <w:rStyle w:val="Rimandonotaapidipagina"/>
                <w:rFonts w:ascii="Arial" w:eastAsia="Yu Gothic UI" w:hAnsi="Arial" w:cs="Arial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2B5F60" w:rsidRPr="00525E1C" w14:paraId="281768ED" w14:textId="77777777" w:rsidTr="00961CE8"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7A40EED5" w14:textId="33A17F0F" w:rsidR="002B5F60" w:rsidRPr="00525E1C" w:rsidRDefault="00AB4F1B" w:rsidP="00AB4F1B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Criterio 2.1</w:t>
            </w:r>
            <w:r w:rsidR="00F348AC"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Partecipazione del richiedente in altri progetti o iniziative su finanziamenti europei, nazionali o regionali su temi attinenti al progetto presentato, ad eccezione dell’operazione 1.2.01 del PSR 2014-2022.</w:t>
            </w:r>
          </w:p>
        </w:tc>
      </w:tr>
      <w:tr w:rsidR="002B5F60" w:rsidRPr="00525E1C" w14:paraId="0290643E" w14:textId="77777777" w:rsidTr="00961CE8">
        <w:tc>
          <w:tcPr>
            <w:tcW w:w="9628" w:type="dxa"/>
          </w:tcPr>
          <w:p w14:paraId="25211634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15D9506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E2AA945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5ACAEB5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CB737B0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BE01DEC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FE8CF6A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169BF8A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0E60D85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4A14883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A678EFA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41E4D371" w14:textId="77777777" w:rsidR="002B5F60" w:rsidRPr="00525E1C" w:rsidRDefault="002B5F60" w:rsidP="00961CE8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  <w:tr w:rsidR="00AB4F1B" w:rsidRPr="00525E1C" w14:paraId="10913D46" w14:textId="77777777" w:rsidTr="00AB4F1B">
        <w:tc>
          <w:tcPr>
            <w:tcW w:w="9628" w:type="dxa"/>
            <w:shd w:val="clear" w:color="auto" w:fill="F2F2F2" w:themeFill="background1" w:themeFillShade="F2"/>
          </w:tcPr>
          <w:p w14:paraId="6E215A47" w14:textId="55942FA0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  <w:t>Criterio 2.2</w:t>
            </w:r>
            <w:r w:rsidR="00F348AC" w:rsidRPr="00525E1C"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  <w:t xml:space="preserve"> 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>Adeguatezza delle professionalità coinvolte in relazione agli obiettivi del progetto</w:t>
            </w:r>
          </w:p>
        </w:tc>
      </w:tr>
      <w:tr w:rsidR="00AB4F1B" w:rsidRPr="00525E1C" w14:paraId="16481EAE" w14:textId="77777777" w:rsidTr="00961CE8">
        <w:tc>
          <w:tcPr>
            <w:tcW w:w="9628" w:type="dxa"/>
          </w:tcPr>
          <w:p w14:paraId="4E0452F7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059CFF74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7CDCE0E5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3D043718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6C8214AF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6DBE1B64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4253AFD8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1D758A9B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2E711713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61A4A87B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2C4758CF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153F8A5E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572A8BF5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</w:tc>
      </w:tr>
      <w:tr w:rsidR="00AB4F1B" w:rsidRPr="00525E1C" w14:paraId="623B8265" w14:textId="77777777" w:rsidTr="00AB4F1B">
        <w:tc>
          <w:tcPr>
            <w:tcW w:w="9628" w:type="dxa"/>
            <w:shd w:val="clear" w:color="auto" w:fill="F2F2F2" w:themeFill="background1" w:themeFillShade="F2"/>
          </w:tcPr>
          <w:p w14:paraId="7DA5F1D5" w14:textId="30F3EA69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  <w:t>Criterio 2.3</w:t>
            </w:r>
            <w:r w:rsidR="00F348AC" w:rsidRPr="00525E1C"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  <w:t>:</w:t>
            </w:r>
            <w:r w:rsidRPr="00525E1C"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  <w:t xml:space="preserve"> Competenze ambientali (in termini di titoli di studio, anni di esperienza specifica o certificazioni) delle professionalità coinvolte</w:t>
            </w:r>
          </w:p>
        </w:tc>
      </w:tr>
      <w:tr w:rsidR="00AB4F1B" w:rsidRPr="00525E1C" w14:paraId="240B935E" w14:textId="77777777" w:rsidTr="00961CE8">
        <w:tc>
          <w:tcPr>
            <w:tcW w:w="9628" w:type="dxa"/>
          </w:tcPr>
          <w:p w14:paraId="547C459A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5C67B100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02A60674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0AA2F0FA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23474BCF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45FE67FD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2473431B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2204AE9B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4ABC0E58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46925E45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7BFCEBBF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0D8B48A4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  <w:p w14:paraId="6FE7A0AA" w14:textId="77777777" w:rsidR="00AB4F1B" w:rsidRPr="00525E1C" w:rsidRDefault="00AB4F1B" w:rsidP="00AB4F1B">
            <w:pPr>
              <w:rPr>
                <w:rFonts w:ascii="Arial" w:eastAsia="Yu Gothic UI" w:hAnsi="Arial" w:cs="Arial"/>
                <w:b/>
                <w:bCs/>
                <w:iCs/>
                <w:sz w:val="20"/>
                <w:szCs w:val="20"/>
                <w:lang w:eastAsia="it-IT"/>
              </w:rPr>
            </w:pPr>
          </w:p>
        </w:tc>
      </w:tr>
    </w:tbl>
    <w:p w14:paraId="33C5BFF5" w14:textId="77777777" w:rsidR="00C0045D" w:rsidRPr="00525E1C" w:rsidRDefault="00C0045D" w:rsidP="003C0554">
      <w:pPr>
        <w:rPr>
          <w:rFonts w:ascii="Arial" w:eastAsia="Yu Gothic UI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46AC" w:rsidRPr="00525E1C" w14:paraId="5EA1520B" w14:textId="77777777" w:rsidTr="00F346AC">
        <w:tc>
          <w:tcPr>
            <w:tcW w:w="9628" w:type="dxa"/>
            <w:shd w:val="clear" w:color="auto" w:fill="BCBCB9" w:themeFill="background2" w:themeFillShade="E6"/>
          </w:tcPr>
          <w:p w14:paraId="7BD2BCC8" w14:textId="5FD1BB16" w:rsidR="00F346AC" w:rsidRPr="00525E1C" w:rsidRDefault="00F346AC" w:rsidP="00BD3032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</w:pPr>
            <w:r w:rsidRPr="00525E1C">
              <w:rPr>
                <w:rFonts w:ascii="Arial" w:eastAsia="Yu Gothic UI" w:hAnsi="Arial" w:cs="Arial"/>
                <w:b/>
                <w:bCs/>
                <w:color w:val="000000" w:themeColor="text1"/>
                <w:sz w:val="20"/>
                <w:szCs w:val="20"/>
              </w:rPr>
              <w:t>COERENZA DELLE TEMATICHE AFFRONTATE CON GLI OBIETTIVI GENERALI E SPECIFICI DELLA PAC E DEL GAL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F346AC" w:rsidRPr="00525E1C" w14:paraId="1AA20F5E" w14:textId="77777777" w:rsidTr="00BD3032">
        <w:tc>
          <w:tcPr>
            <w:tcW w:w="9628" w:type="dxa"/>
          </w:tcPr>
          <w:p w14:paraId="6DD566E8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2ED9B63D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131019F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0182B33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A3DEF83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51A3FF7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0B14EA3C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3C6AAAE2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32A6496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6C61A914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79A05541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  <w:p w14:paraId="16F39B86" w14:textId="77777777" w:rsidR="00F346AC" w:rsidRPr="00525E1C" w:rsidRDefault="00F346AC" w:rsidP="00BD3032">
            <w:pPr>
              <w:jc w:val="both"/>
              <w:rPr>
                <w:rFonts w:ascii="Arial" w:eastAsia="Yu Gothic UI" w:hAnsi="Arial" w:cs="Arial"/>
                <w:iCs/>
                <w:sz w:val="20"/>
                <w:szCs w:val="20"/>
                <w:lang w:eastAsia="it-IT"/>
              </w:rPr>
            </w:pPr>
          </w:p>
        </w:tc>
      </w:tr>
    </w:tbl>
    <w:p w14:paraId="04B055A8" w14:textId="77777777" w:rsidR="00F346AC" w:rsidRPr="00525E1C" w:rsidRDefault="00F346AC" w:rsidP="003C0554">
      <w:pPr>
        <w:rPr>
          <w:rFonts w:ascii="Arial" w:eastAsia="Yu Gothic UI" w:hAnsi="Arial" w:cs="Arial"/>
          <w:sz w:val="20"/>
          <w:szCs w:val="20"/>
        </w:rPr>
      </w:pPr>
    </w:p>
    <w:p w14:paraId="6C318788" w14:textId="77777777" w:rsidR="003C0554" w:rsidRPr="00525E1C" w:rsidRDefault="003C0554" w:rsidP="003C0554">
      <w:pPr>
        <w:rPr>
          <w:rFonts w:ascii="Arial" w:eastAsia="Yu Gothic UI" w:hAnsi="Arial" w:cs="Arial"/>
          <w:sz w:val="20"/>
          <w:szCs w:val="20"/>
        </w:rPr>
      </w:pPr>
    </w:p>
    <w:p w14:paraId="22504703" w14:textId="77777777" w:rsidR="003C0554" w:rsidRPr="00525E1C" w:rsidRDefault="003C0554" w:rsidP="003C0554">
      <w:pPr>
        <w:rPr>
          <w:rFonts w:ascii="Arial" w:eastAsia="Yu Gothic UI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48AC" w:rsidRPr="00525E1C" w14:paraId="28023D52" w14:textId="77777777" w:rsidTr="00DC6F1F">
        <w:tc>
          <w:tcPr>
            <w:tcW w:w="9628" w:type="dxa"/>
            <w:shd w:val="clear" w:color="auto" w:fill="BCBCB9" w:themeFill="background2" w:themeFillShade="E6"/>
          </w:tcPr>
          <w:p w14:paraId="10B84D83" w14:textId="234E8BA1" w:rsidR="00F348AC" w:rsidRPr="00525E1C" w:rsidRDefault="00F348AC" w:rsidP="00DC6F1F">
            <w:pPr>
              <w:rPr>
                <w:rFonts w:ascii="Arial" w:eastAsia="Yu Gothic UI" w:hAnsi="Arial" w:cs="Arial"/>
                <w:b/>
                <w:bCs/>
                <w:sz w:val="20"/>
                <w:szCs w:val="20"/>
                <w:highlight w:val="yellow"/>
              </w:rPr>
            </w:pP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</w:rPr>
              <w:t>PREMIALITÀ PER SPECIFICHE TEMATICHE E/O OBIETTIVI E/O RICADUTA TERRITORIALE E/O TIPOLOGIA DI ATTIVITÀ SULLA BASE DELLE DIVERSE ESIGENZE ESPRESSE NELLA SSL DEL GAL</w:t>
            </w:r>
            <w:r w:rsidRPr="00525E1C">
              <w:rPr>
                <w:rFonts w:ascii="Arial" w:eastAsia="Yu Gothic UI" w:hAnsi="Arial" w:cs="Arial"/>
                <w:b/>
                <w:bCs/>
                <w:sz w:val="20"/>
                <w:szCs w:val="20"/>
                <w:highlight w:val="yellow"/>
              </w:rPr>
              <w:t xml:space="preserve"> </w:t>
            </w:r>
          </w:p>
          <w:p w14:paraId="45C53803" w14:textId="2650B851" w:rsidR="00F348AC" w:rsidRPr="00525E1C" w:rsidRDefault="00F348AC" w:rsidP="00DC6F1F">
            <w:pPr>
              <w:rPr>
                <w:rFonts w:ascii="Arial" w:eastAsia="Yu Gothic UI" w:hAnsi="Arial" w:cs="Arial"/>
                <w:i/>
                <w:i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 xml:space="preserve">Saranno oggetto di premialità le seguenti </w:t>
            </w:r>
            <w:r w:rsidR="00420C84" w:rsidRPr="00525E1C">
              <w:rPr>
                <w:rFonts w:ascii="Arial" w:eastAsia="Yu Gothic UI" w:hAnsi="Arial" w:cs="Arial"/>
                <w:i/>
                <w:iCs/>
                <w:sz w:val="20"/>
                <w:szCs w:val="20"/>
              </w:rPr>
              <w:t>specifiche</w:t>
            </w:r>
          </w:p>
          <w:p w14:paraId="19DBF698" w14:textId="77777777" w:rsidR="00F348AC" w:rsidRPr="00525E1C" w:rsidRDefault="00330E17" w:rsidP="00330E17">
            <w:pPr>
              <w:pStyle w:val="Paragrafoelenco"/>
              <w:numPr>
                <w:ilvl w:val="0"/>
                <w:numId w:val="42"/>
              </w:num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Progetto presentato da un soggetto appartenente a un partenariato SRG07 del relativo bando del GAL Oglio Po;</w:t>
            </w:r>
          </w:p>
          <w:p w14:paraId="53B058A6" w14:textId="77777777" w:rsidR="00330E17" w:rsidRPr="00525E1C" w:rsidRDefault="00330E17" w:rsidP="00330E17">
            <w:pPr>
              <w:pStyle w:val="Paragrafoelenco"/>
              <w:numPr>
                <w:ilvl w:val="0"/>
                <w:numId w:val="42"/>
              </w:num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Progetto che prevede azioni informative relative ai</w:t>
            </w:r>
            <w:r w:rsidRPr="00525E1C">
              <w:rPr>
                <w:rFonts w:ascii="Arial" w:hAnsi="Arial" w:cs="Arial"/>
                <w:sz w:val="20"/>
                <w:szCs w:val="20"/>
              </w:rPr>
              <w:t xml:space="preserve"> settori idrico e/o florovivaistico/verde e/o del welfare di comunità;</w:t>
            </w:r>
          </w:p>
          <w:p w14:paraId="6659586B" w14:textId="7A98D1AA" w:rsidR="00330E17" w:rsidRPr="00525E1C" w:rsidRDefault="00330E17" w:rsidP="00330E17">
            <w:pPr>
              <w:pStyle w:val="Paragrafoelenco"/>
              <w:numPr>
                <w:ilvl w:val="0"/>
                <w:numId w:val="42"/>
              </w:num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Progetto che prevede azioni informative riferite ad almeno uno di questi temi di sostenibilità ambientale: riduzione delle emissioni; gestione dei suoli e sequestro del carbonio; biodiversità funzionale.</w:t>
            </w:r>
          </w:p>
          <w:p w14:paraId="0378E258" w14:textId="77777777" w:rsidR="00330E17" w:rsidRPr="00525E1C" w:rsidRDefault="00963BA4" w:rsidP="00330E17">
            <w:pPr>
              <w:pStyle w:val="Paragrafoelenco"/>
              <w:numPr>
                <w:ilvl w:val="0"/>
                <w:numId w:val="42"/>
              </w:numPr>
              <w:rPr>
                <w:rFonts w:ascii="Arial" w:eastAsia="Yu Gothic UI" w:hAnsi="Arial" w:cs="Arial"/>
                <w:b/>
                <w:bCs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sz w:val="20"/>
                <w:szCs w:val="20"/>
                <w:lang w:eastAsia="it-IT"/>
              </w:rPr>
              <w:t>Progetto che prevede azioni informative rivolte a giovani/donne/popolazione anziana/popolazione vulnerabile;</w:t>
            </w:r>
          </w:p>
          <w:p w14:paraId="546E56BC" w14:textId="63060BDC" w:rsidR="00963BA4" w:rsidRPr="00525E1C" w:rsidRDefault="00963BA4" w:rsidP="00330E17">
            <w:pPr>
              <w:pStyle w:val="Paragrafoelenco"/>
              <w:numPr>
                <w:ilvl w:val="0"/>
                <w:numId w:val="42"/>
              </w:numPr>
              <w:rPr>
                <w:rFonts w:ascii="Arial" w:eastAsia="Yu Gothic UI" w:hAnsi="Arial" w:cs="Arial"/>
                <w:sz w:val="20"/>
                <w:szCs w:val="20"/>
              </w:rPr>
            </w:pPr>
            <w:r w:rsidRPr="00525E1C">
              <w:rPr>
                <w:rFonts w:ascii="Arial" w:eastAsia="Yu Gothic UI" w:hAnsi="Arial" w:cs="Arial"/>
                <w:sz w:val="20"/>
                <w:szCs w:val="20"/>
              </w:rPr>
              <w:t>Azioni di informazione sulle tecnologie digitali nelle zone rurali e sul ruolo della digitalizzazione per superare la frammentazione dei servizi dedicati alla popolazione.</w:t>
            </w:r>
          </w:p>
        </w:tc>
      </w:tr>
      <w:tr w:rsidR="00F348AC" w:rsidRPr="00525E1C" w14:paraId="44858561" w14:textId="77777777" w:rsidTr="00DC6F1F">
        <w:trPr>
          <w:trHeight w:val="2994"/>
        </w:trPr>
        <w:tc>
          <w:tcPr>
            <w:tcW w:w="9628" w:type="dxa"/>
            <w:shd w:val="clear" w:color="auto" w:fill="FFFFFF" w:themeFill="background1"/>
            <w:vAlign w:val="center"/>
          </w:tcPr>
          <w:p w14:paraId="78F73027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3DFF3F4E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042C65FC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36513570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647BC8B3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7BCF7203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6055C803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55E6FCB8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197A12B0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7B2B965E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  <w:p w14:paraId="52348956" w14:textId="77777777" w:rsidR="00F348AC" w:rsidRPr="00525E1C" w:rsidRDefault="00F348AC" w:rsidP="00DC6F1F">
            <w:pPr>
              <w:widowControl/>
              <w:autoSpaceDE/>
              <w:autoSpaceDN/>
              <w:spacing w:line="259" w:lineRule="auto"/>
              <w:jc w:val="both"/>
              <w:rPr>
                <w:rFonts w:ascii="Arial" w:eastAsia="Yu Gothic UI" w:hAnsi="Arial" w:cs="Arial"/>
                <w:sz w:val="20"/>
                <w:szCs w:val="20"/>
                <w:lang w:eastAsia="it-IT"/>
              </w:rPr>
            </w:pPr>
          </w:p>
        </w:tc>
      </w:tr>
    </w:tbl>
    <w:p w14:paraId="73041872" w14:textId="77777777" w:rsidR="004C6A94" w:rsidRPr="00525E1C" w:rsidRDefault="004C6A94" w:rsidP="003C0554">
      <w:pPr>
        <w:rPr>
          <w:rFonts w:ascii="Arial" w:eastAsia="Yu Gothic UI" w:hAnsi="Arial" w:cs="Arial"/>
          <w:sz w:val="20"/>
          <w:szCs w:val="20"/>
        </w:rPr>
      </w:pPr>
    </w:p>
    <w:p w14:paraId="24CEFE39" w14:textId="77777777" w:rsidR="004C6A94" w:rsidRPr="00525E1C" w:rsidRDefault="004C6A94" w:rsidP="003C0554">
      <w:pPr>
        <w:rPr>
          <w:rFonts w:ascii="Arial" w:eastAsia="Yu Gothic UI" w:hAnsi="Arial" w:cs="Arial"/>
          <w:sz w:val="20"/>
          <w:szCs w:val="20"/>
        </w:rPr>
      </w:pPr>
    </w:p>
    <w:p w14:paraId="6223ECCD" w14:textId="77777777" w:rsidR="003C0554" w:rsidRPr="00525E1C" w:rsidRDefault="003C0554" w:rsidP="003C0554">
      <w:pPr>
        <w:rPr>
          <w:rFonts w:ascii="Arial" w:eastAsia="Yu Gothic UI" w:hAnsi="Arial" w:cs="Arial"/>
          <w:b/>
          <w:bCs/>
          <w:sz w:val="20"/>
          <w:szCs w:val="20"/>
          <w:highlight w:val="yellow"/>
        </w:rPr>
      </w:pPr>
    </w:p>
    <w:sectPr w:rsidR="003C0554" w:rsidRPr="00525E1C" w:rsidSect="004B3643">
      <w:headerReference w:type="default" r:id="rId11"/>
      <w:headerReference w:type="first" r:id="rId12"/>
      <w:pgSz w:w="11906" w:h="16838" w:code="9"/>
      <w:pgMar w:top="1985" w:right="1134" w:bottom="1418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10957" w14:textId="77777777" w:rsidR="00761A66" w:rsidRDefault="00761A66" w:rsidP="000E70A9">
      <w:r>
        <w:separator/>
      </w:r>
    </w:p>
  </w:endnote>
  <w:endnote w:type="continuationSeparator" w:id="0">
    <w:p w14:paraId="39A8E754" w14:textId="77777777" w:rsidR="00761A66" w:rsidRDefault="00761A66" w:rsidP="000E70A9">
      <w:r>
        <w:continuationSeparator/>
      </w:r>
    </w:p>
  </w:endnote>
  <w:endnote w:type="continuationNotice" w:id="1">
    <w:p w14:paraId="087FE1FF" w14:textId="77777777" w:rsidR="00761A66" w:rsidRDefault="00761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F Pro Text">
    <w:altName w:val="Calibri"/>
    <w:charset w:val="00"/>
    <w:family w:val="auto"/>
    <w:pitch w:val="variable"/>
    <w:sig w:usb0="2000028F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F86B4" w14:textId="77777777" w:rsidR="00761A66" w:rsidRDefault="00761A66" w:rsidP="000E70A9">
      <w:r>
        <w:separator/>
      </w:r>
    </w:p>
  </w:footnote>
  <w:footnote w:type="continuationSeparator" w:id="0">
    <w:p w14:paraId="30D5B3BE" w14:textId="77777777" w:rsidR="00761A66" w:rsidRDefault="00761A66" w:rsidP="000E70A9">
      <w:r>
        <w:continuationSeparator/>
      </w:r>
    </w:p>
  </w:footnote>
  <w:footnote w:type="continuationNotice" w:id="1">
    <w:p w14:paraId="43C6568C" w14:textId="77777777" w:rsidR="00761A66" w:rsidRDefault="00761A66"/>
  </w:footnote>
  <w:footnote w:id="2">
    <w:p w14:paraId="5232816B" w14:textId="77777777" w:rsidR="00DA0747" w:rsidRPr="00B551D4" w:rsidRDefault="00DA0747" w:rsidP="00DA0747">
      <w:pPr>
        <w:pStyle w:val="Testonotaapidipagina"/>
        <w:rPr>
          <w:rFonts w:ascii="Yu Gothic UI" w:eastAsia="Yu Gothic UI" w:hAnsi="Yu Gothic UI"/>
          <w:sz w:val="16"/>
          <w:szCs w:val="16"/>
        </w:rPr>
      </w:pPr>
      <w:r w:rsidRPr="00B551D4">
        <w:rPr>
          <w:rStyle w:val="Rimandonotaapidipagina"/>
          <w:rFonts w:ascii="Yu Gothic UI" w:eastAsia="Yu Gothic UI" w:hAnsi="Yu Gothic UI"/>
          <w:sz w:val="16"/>
          <w:szCs w:val="16"/>
        </w:rPr>
        <w:footnoteRef/>
      </w:r>
      <w:r w:rsidRPr="00B551D4">
        <w:rPr>
          <w:rFonts w:ascii="Yu Gothic UI" w:eastAsia="Yu Gothic UI" w:hAnsi="Yu Gothic UI"/>
          <w:sz w:val="16"/>
          <w:szCs w:val="16"/>
        </w:rPr>
        <w:t xml:space="preserve"> </w:t>
      </w:r>
      <w:r w:rsidRPr="00B551D4">
        <w:rPr>
          <w:rFonts w:ascii="Yu Gothic UI" w:eastAsia="Yu Gothic UI" w:hAnsi="Yu Gothic UI" w:cs="Arial"/>
          <w:color w:val="000000" w:themeColor="text1"/>
          <w:sz w:val="16"/>
          <w:szCs w:val="16"/>
        </w:rPr>
        <w:t>Si ricorda di allegare in fase di domanda di aiuto i “Curricula vitae” in formato europeo del personale, firmati digitalmente o in forma autografa con allegati copia del documento di identità. Il Curriculum del referente amministrativo, se diverso dal responsabile di progetto, NON deve essere allegato.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15B3" w14:textId="05E60C7F" w:rsidR="00B32F32" w:rsidRDefault="009716E8">
    <w:pPr>
      <w:pStyle w:val="Intestazione"/>
    </w:pPr>
    <w:r w:rsidRPr="009716E8">
      <w:rPr>
        <w:rFonts w:ascii="Arial" w:hAnsi="Arial" w:cs="Arial"/>
        <w:i/>
        <w:iCs/>
        <w:noProof/>
      </w:rPr>
      <w:drawing>
        <wp:anchor distT="0" distB="0" distL="114300" distR="114300" simplePos="0" relativeHeight="251666432" behindDoc="0" locked="0" layoutInCell="1" allowOverlap="1" wp14:anchorId="31648EBD" wp14:editId="6A054EB4">
          <wp:simplePos x="0" y="0"/>
          <wp:positionH relativeFrom="margin">
            <wp:posOffset>6106160</wp:posOffset>
          </wp:positionH>
          <wp:positionV relativeFrom="paragraph">
            <wp:posOffset>-34290</wp:posOffset>
          </wp:positionV>
          <wp:extent cx="465455" cy="467360"/>
          <wp:effectExtent l="0" t="0" r="0" b="8890"/>
          <wp:wrapNone/>
          <wp:docPr id="919732749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455" cy="467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16E8">
      <w:rPr>
        <w:rFonts w:ascii="Yu Gothic UI" w:hAnsi="Yu Gothic UI" w:cs="Times New Roman"/>
        <w:noProof/>
        <w:sz w:val="17"/>
      </w:rPr>
      <w:drawing>
        <wp:anchor distT="0" distB="0" distL="114300" distR="114300" simplePos="0" relativeHeight="251665408" behindDoc="0" locked="0" layoutInCell="1" allowOverlap="1" wp14:anchorId="5F656137" wp14:editId="07099194">
          <wp:simplePos x="0" y="0"/>
          <wp:positionH relativeFrom="column">
            <wp:posOffset>-448407</wp:posOffset>
          </wp:positionH>
          <wp:positionV relativeFrom="paragraph">
            <wp:posOffset>-60618</wp:posOffset>
          </wp:positionV>
          <wp:extent cx="6425565" cy="553720"/>
          <wp:effectExtent l="0" t="0" r="0" b="0"/>
          <wp:wrapNone/>
          <wp:docPr id="74843015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4B07" w14:textId="44F3DE5E" w:rsidR="00BC31CC" w:rsidRDefault="009716E8">
    <w:pPr>
      <w:pStyle w:val="Intestazione"/>
    </w:pPr>
    <w:r w:rsidRPr="009716E8">
      <w:rPr>
        <w:rFonts w:ascii="Yu Gothic UI" w:hAnsi="Yu Gothic UI" w:cs="Times New Roman"/>
        <w:noProof/>
        <w:sz w:val="17"/>
      </w:rPr>
      <w:drawing>
        <wp:anchor distT="0" distB="0" distL="114300" distR="114300" simplePos="0" relativeHeight="251662336" behindDoc="0" locked="0" layoutInCell="1" allowOverlap="1" wp14:anchorId="02A78DAA" wp14:editId="210B162F">
          <wp:simplePos x="0" y="0"/>
          <wp:positionH relativeFrom="column">
            <wp:posOffset>-448945</wp:posOffset>
          </wp:positionH>
          <wp:positionV relativeFrom="paragraph">
            <wp:posOffset>43180</wp:posOffset>
          </wp:positionV>
          <wp:extent cx="6425565" cy="553720"/>
          <wp:effectExtent l="0" t="0" r="0" b="0"/>
          <wp:wrapNone/>
          <wp:docPr id="103011818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2970234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5565" cy="553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16E8">
      <w:rPr>
        <w:rFonts w:ascii="Arial" w:hAnsi="Arial" w:cs="Arial"/>
        <w:i/>
        <w:iCs/>
        <w:noProof/>
      </w:rPr>
      <w:drawing>
        <wp:anchor distT="0" distB="0" distL="114300" distR="114300" simplePos="0" relativeHeight="251663360" behindDoc="0" locked="0" layoutInCell="1" allowOverlap="1" wp14:anchorId="1D0F8B92" wp14:editId="58D5E6FB">
          <wp:simplePos x="0" y="0"/>
          <wp:positionH relativeFrom="margin">
            <wp:posOffset>6106698</wp:posOffset>
          </wp:positionH>
          <wp:positionV relativeFrom="paragraph">
            <wp:posOffset>69996</wp:posOffset>
          </wp:positionV>
          <wp:extent cx="465993" cy="467458"/>
          <wp:effectExtent l="0" t="0" r="0" b="8890"/>
          <wp:wrapNone/>
          <wp:docPr id="1074546370" name="Immagine 3" descr="logo GAL CMYN mo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AL CMYN mod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993" cy="4674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C87868"/>
    <w:multiLevelType w:val="hybridMultilevel"/>
    <w:tmpl w:val="35B60688"/>
    <w:lvl w:ilvl="0" w:tplc="C29EAD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D46A13"/>
    <w:multiLevelType w:val="hybridMultilevel"/>
    <w:tmpl w:val="15DAB120"/>
    <w:lvl w:ilvl="0" w:tplc="C48CE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176DE3"/>
    <w:multiLevelType w:val="hybridMultilevel"/>
    <w:tmpl w:val="E2CA20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843140"/>
    <w:multiLevelType w:val="hybridMultilevel"/>
    <w:tmpl w:val="4EEAE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4D2B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130265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F373701"/>
    <w:multiLevelType w:val="hybridMultilevel"/>
    <w:tmpl w:val="C71635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890CDC"/>
    <w:multiLevelType w:val="hybridMultilevel"/>
    <w:tmpl w:val="05C232AC"/>
    <w:lvl w:ilvl="0" w:tplc="C30C5AF0">
      <w:start w:val="5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Calibri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120EA4"/>
    <w:multiLevelType w:val="hybridMultilevel"/>
    <w:tmpl w:val="F04C5D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D10B24"/>
    <w:multiLevelType w:val="hybridMultilevel"/>
    <w:tmpl w:val="06BCAE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8C7754E"/>
    <w:multiLevelType w:val="hybridMultilevel"/>
    <w:tmpl w:val="E2CA2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00E50D0"/>
    <w:multiLevelType w:val="hybridMultilevel"/>
    <w:tmpl w:val="7A1CF958"/>
    <w:lvl w:ilvl="0" w:tplc="ED02E41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405DA2"/>
    <w:multiLevelType w:val="hybridMultilevel"/>
    <w:tmpl w:val="7B3E8CD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2C2A32"/>
    <w:multiLevelType w:val="hybridMultilevel"/>
    <w:tmpl w:val="228A50F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28"/>
  </w:num>
  <w:num w:numId="2" w16cid:durableId="860506480">
    <w:abstractNumId w:val="25"/>
  </w:num>
  <w:num w:numId="3" w16cid:durableId="1330447652">
    <w:abstractNumId w:val="10"/>
  </w:num>
  <w:num w:numId="4" w16cid:durableId="189073041">
    <w:abstractNumId w:val="35"/>
  </w:num>
  <w:num w:numId="5" w16cid:durableId="534732837">
    <w:abstractNumId w:val="24"/>
  </w:num>
  <w:num w:numId="6" w16cid:durableId="154805558">
    <w:abstractNumId w:val="30"/>
  </w:num>
  <w:num w:numId="7" w16cid:durableId="1495023574">
    <w:abstractNumId w:val="18"/>
  </w:num>
  <w:num w:numId="8" w16cid:durableId="1322998693">
    <w:abstractNumId w:val="17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29"/>
  </w:num>
  <w:num w:numId="25" w16cid:durableId="562833113">
    <w:abstractNumId w:val="16"/>
  </w:num>
  <w:num w:numId="26" w16cid:durableId="1492864884">
    <w:abstractNumId w:val="20"/>
  </w:num>
  <w:num w:numId="27" w16cid:durableId="301690325">
    <w:abstractNumId w:val="34"/>
  </w:num>
  <w:num w:numId="28" w16cid:durableId="1733117693">
    <w:abstractNumId w:val="3"/>
  </w:num>
  <w:num w:numId="29" w16cid:durableId="937980056">
    <w:abstractNumId w:val="32"/>
  </w:num>
  <w:num w:numId="30" w16cid:durableId="1991399397">
    <w:abstractNumId w:val="19"/>
  </w:num>
  <w:num w:numId="31" w16cid:durableId="1840727408">
    <w:abstractNumId w:val="15"/>
  </w:num>
  <w:num w:numId="32" w16cid:durableId="644234723">
    <w:abstractNumId w:val="31"/>
  </w:num>
  <w:num w:numId="33" w16cid:durableId="2050757201">
    <w:abstractNumId w:val="13"/>
  </w:num>
  <w:num w:numId="34" w16cid:durableId="624116049">
    <w:abstractNumId w:val="23"/>
  </w:num>
  <w:num w:numId="35" w16cid:durableId="2029256851">
    <w:abstractNumId w:val="27"/>
  </w:num>
  <w:num w:numId="36" w16cid:durableId="1708674434">
    <w:abstractNumId w:val="26"/>
  </w:num>
  <w:num w:numId="37" w16cid:durableId="1628659130">
    <w:abstractNumId w:val="12"/>
  </w:num>
  <w:num w:numId="38" w16cid:durableId="2037391185">
    <w:abstractNumId w:val="33"/>
  </w:num>
  <w:num w:numId="39" w16cid:durableId="534732039">
    <w:abstractNumId w:val="21"/>
  </w:num>
  <w:num w:numId="40" w16cid:durableId="605163456">
    <w:abstractNumId w:val="11"/>
  </w:num>
  <w:num w:numId="41" w16cid:durableId="1551725634">
    <w:abstractNumId w:val="22"/>
  </w:num>
  <w:num w:numId="42" w16cid:durableId="12418666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CC"/>
    <w:rsid w:val="000018C1"/>
    <w:rsid w:val="0001455C"/>
    <w:rsid w:val="00017D5F"/>
    <w:rsid w:val="0002223D"/>
    <w:rsid w:val="00051CEA"/>
    <w:rsid w:val="00072805"/>
    <w:rsid w:val="000740D7"/>
    <w:rsid w:val="00080B4F"/>
    <w:rsid w:val="00081C57"/>
    <w:rsid w:val="00091042"/>
    <w:rsid w:val="000C3F8F"/>
    <w:rsid w:val="000E460D"/>
    <w:rsid w:val="000E50BA"/>
    <w:rsid w:val="000E70A9"/>
    <w:rsid w:val="00113AA7"/>
    <w:rsid w:val="00116107"/>
    <w:rsid w:val="00122F6F"/>
    <w:rsid w:val="00146A64"/>
    <w:rsid w:val="00147122"/>
    <w:rsid w:val="0017675B"/>
    <w:rsid w:val="001771FE"/>
    <w:rsid w:val="001C2221"/>
    <w:rsid w:val="001F2964"/>
    <w:rsid w:val="001F7BF0"/>
    <w:rsid w:val="00200A57"/>
    <w:rsid w:val="002159DE"/>
    <w:rsid w:val="00231697"/>
    <w:rsid w:val="00237429"/>
    <w:rsid w:val="002411E5"/>
    <w:rsid w:val="00244818"/>
    <w:rsid w:val="00246396"/>
    <w:rsid w:val="002501DA"/>
    <w:rsid w:val="0025207B"/>
    <w:rsid w:val="00252B5F"/>
    <w:rsid w:val="00290DC6"/>
    <w:rsid w:val="002A38D6"/>
    <w:rsid w:val="002B3CC0"/>
    <w:rsid w:val="002B5F60"/>
    <w:rsid w:val="002C2543"/>
    <w:rsid w:val="002D1B2F"/>
    <w:rsid w:val="002D2285"/>
    <w:rsid w:val="002E3F8B"/>
    <w:rsid w:val="002E50E7"/>
    <w:rsid w:val="00301251"/>
    <w:rsid w:val="00310B8C"/>
    <w:rsid w:val="00330E17"/>
    <w:rsid w:val="003319C7"/>
    <w:rsid w:val="003425D0"/>
    <w:rsid w:val="003767DA"/>
    <w:rsid w:val="0039247A"/>
    <w:rsid w:val="003935A2"/>
    <w:rsid w:val="003A1DA0"/>
    <w:rsid w:val="003A6DF9"/>
    <w:rsid w:val="003C0554"/>
    <w:rsid w:val="003C1384"/>
    <w:rsid w:val="003D2B47"/>
    <w:rsid w:val="003F3130"/>
    <w:rsid w:val="003F78A2"/>
    <w:rsid w:val="00400620"/>
    <w:rsid w:val="0040247D"/>
    <w:rsid w:val="0040616D"/>
    <w:rsid w:val="00420C84"/>
    <w:rsid w:val="0042221E"/>
    <w:rsid w:val="0042434C"/>
    <w:rsid w:val="00426688"/>
    <w:rsid w:val="00427D85"/>
    <w:rsid w:val="0043256E"/>
    <w:rsid w:val="00445561"/>
    <w:rsid w:val="0049040A"/>
    <w:rsid w:val="004B3643"/>
    <w:rsid w:val="004C29C2"/>
    <w:rsid w:val="004C6A94"/>
    <w:rsid w:val="004F5255"/>
    <w:rsid w:val="0052565F"/>
    <w:rsid w:val="00525E1C"/>
    <w:rsid w:val="00530B51"/>
    <w:rsid w:val="00547B2C"/>
    <w:rsid w:val="00567C21"/>
    <w:rsid w:val="00596D30"/>
    <w:rsid w:val="005A18FD"/>
    <w:rsid w:val="005E0D02"/>
    <w:rsid w:val="005F4E36"/>
    <w:rsid w:val="005F6865"/>
    <w:rsid w:val="005F7094"/>
    <w:rsid w:val="006240B5"/>
    <w:rsid w:val="00637E44"/>
    <w:rsid w:val="0065252D"/>
    <w:rsid w:val="00666F88"/>
    <w:rsid w:val="006676E6"/>
    <w:rsid w:val="00686E2F"/>
    <w:rsid w:val="00693289"/>
    <w:rsid w:val="006A15EB"/>
    <w:rsid w:val="006A60A5"/>
    <w:rsid w:val="006B37EE"/>
    <w:rsid w:val="006E072D"/>
    <w:rsid w:val="006E5B42"/>
    <w:rsid w:val="006F3DA4"/>
    <w:rsid w:val="006F5687"/>
    <w:rsid w:val="006F7558"/>
    <w:rsid w:val="00706AD3"/>
    <w:rsid w:val="00713B9D"/>
    <w:rsid w:val="0073021D"/>
    <w:rsid w:val="00761A66"/>
    <w:rsid w:val="00791702"/>
    <w:rsid w:val="007A03A0"/>
    <w:rsid w:val="007A0520"/>
    <w:rsid w:val="007F713C"/>
    <w:rsid w:val="00801413"/>
    <w:rsid w:val="00807F80"/>
    <w:rsid w:val="008160BC"/>
    <w:rsid w:val="00830748"/>
    <w:rsid w:val="008317EF"/>
    <w:rsid w:val="008323B9"/>
    <w:rsid w:val="008510E1"/>
    <w:rsid w:val="00865271"/>
    <w:rsid w:val="0088024D"/>
    <w:rsid w:val="008820A0"/>
    <w:rsid w:val="00894C35"/>
    <w:rsid w:val="008A27F6"/>
    <w:rsid w:val="008A5869"/>
    <w:rsid w:val="008B6E63"/>
    <w:rsid w:val="008C02A3"/>
    <w:rsid w:val="008F029D"/>
    <w:rsid w:val="0090630C"/>
    <w:rsid w:val="00906F61"/>
    <w:rsid w:val="00914135"/>
    <w:rsid w:val="00917355"/>
    <w:rsid w:val="00935843"/>
    <w:rsid w:val="00963BA4"/>
    <w:rsid w:val="009716E8"/>
    <w:rsid w:val="00982990"/>
    <w:rsid w:val="009829BB"/>
    <w:rsid w:val="00987F13"/>
    <w:rsid w:val="009A2A5E"/>
    <w:rsid w:val="009A2C9C"/>
    <w:rsid w:val="009B3D15"/>
    <w:rsid w:val="009C440E"/>
    <w:rsid w:val="009E7C65"/>
    <w:rsid w:val="009E7D02"/>
    <w:rsid w:val="009F5CB4"/>
    <w:rsid w:val="00A161FA"/>
    <w:rsid w:val="00A30014"/>
    <w:rsid w:val="00A409EB"/>
    <w:rsid w:val="00A6554F"/>
    <w:rsid w:val="00A80E47"/>
    <w:rsid w:val="00A82222"/>
    <w:rsid w:val="00A840A3"/>
    <w:rsid w:val="00A939C6"/>
    <w:rsid w:val="00A95847"/>
    <w:rsid w:val="00AB4F1B"/>
    <w:rsid w:val="00AB7DF1"/>
    <w:rsid w:val="00AC3339"/>
    <w:rsid w:val="00AC5F5C"/>
    <w:rsid w:val="00AD3A07"/>
    <w:rsid w:val="00AE7AF3"/>
    <w:rsid w:val="00AF2C4A"/>
    <w:rsid w:val="00AF744A"/>
    <w:rsid w:val="00AF7BE0"/>
    <w:rsid w:val="00AF7C03"/>
    <w:rsid w:val="00B06577"/>
    <w:rsid w:val="00B1076E"/>
    <w:rsid w:val="00B32EE2"/>
    <w:rsid w:val="00B32F32"/>
    <w:rsid w:val="00B331A3"/>
    <w:rsid w:val="00B33269"/>
    <w:rsid w:val="00B46858"/>
    <w:rsid w:val="00B535AD"/>
    <w:rsid w:val="00B551D4"/>
    <w:rsid w:val="00BA16CE"/>
    <w:rsid w:val="00BB7527"/>
    <w:rsid w:val="00BC31CC"/>
    <w:rsid w:val="00BC63F0"/>
    <w:rsid w:val="00BC7DD4"/>
    <w:rsid w:val="00BD7E10"/>
    <w:rsid w:val="00BE7349"/>
    <w:rsid w:val="00BF00D4"/>
    <w:rsid w:val="00BF06ED"/>
    <w:rsid w:val="00BF3A7D"/>
    <w:rsid w:val="00BF7D9E"/>
    <w:rsid w:val="00C0045D"/>
    <w:rsid w:val="00C24258"/>
    <w:rsid w:val="00C345AD"/>
    <w:rsid w:val="00C34F29"/>
    <w:rsid w:val="00C47725"/>
    <w:rsid w:val="00C520C2"/>
    <w:rsid w:val="00C5312A"/>
    <w:rsid w:val="00C765EF"/>
    <w:rsid w:val="00C92C7F"/>
    <w:rsid w:val="00C93AAC"/>
    <w:rsid w:val="00C9438E"/>
    <w:rsid w:val="00CA20A1"/>
    <w:rsid w:val="00CA5D64"/>
    <w:rsid w:val="00CD3423"/>
    <w:rsid w:val="00CD7B8C"/>
    <w:rsid w:val="00D028A6"/>
    <w:rsid w:val="00D101EF"/>
    <w:rsid w:val="00D75BEA"/>
    <w:rsid w:val="00D8548B"/>
    <w:rsid w:val="00DA0747"/>
    <w:rsid w:val="00DA3FD9"/>
    <w:rsid w:val="00DA6F44"/>
    <w:rsid w:val="00DB1BF7"/>
    <w:rsid w:val="00DB5679"/>
    <w:rsid w:val="00DC3D1B"/>
    <w:rsid w:val="00DD6083"/>
    <w:rsid w:val="00DE60E3"/>
    <w:rsid w:val="00E2486D"/>
    <w:rsid w:val="00E36559"/>
    <w:rsid w:val="00E41078"/>
    <w:rsid w:val="00E45880"/>
    <w:rsid w:val="00E45B11"/>
    <w:rsid w:val="00EA265D"/>
    <w:rsid w:val="00EF25E2"/>
    <w:rsid w:val="00F07BF3"/>
    <w:rsid w:val="00F07E99"/>
    <w:rsid w:val="00F11739"/>
    <w:rsid w:val="00F33200"/>
    <w:rsid w:val="00F346AC"/>
    <w:rsid w:val="00F348AC"/>
    <w:rsid w:val="00F375C7"/>
    <w:rsid w:val="00F46A88"/>
    <w:rsid w:val="00FA0D10"/>
    <w:rsid w:val="00FB2EF3"/>
    <w:rsid w:val="00FF5017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72BB1"/>
  <w15:chartTrackingRefBased/>
  <w15:docId w15:val="{14A0C222-969D-4D84-9172-CA1E93F9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1CC"/>
    <w:pPr>
      <w:widowControl w:val="0"/>
      <w:autoSpaceDE w:val="0"/>
      <w:autoSpaceDN w:val="0"/>
    </w:pPr>
    <w:rPr>
      <w:rFonts w:ascii="Calibri" w:eastAsia="Calibri" w:hAnsi="Calibri" w:cs="Calibri"/>
      <w:kern w:val="0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2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sz w:val="60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sz w:val="28"/>
    </w:rPr>
  </w:style>
  <w:style w:type="paragraph" w:customStyle="1" w:styleId="Contacttext">
    <w:name w:val="Contact text"/>
    <w:basedOn w:val="Normale"/>
    <w:uiPriority w:val="15"/>
    <w:qFormat/>
    <w:rsid w:val="00935843"/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sz w:val="36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sz w:val="14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sz w:val="28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sz w:val="60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sz w:val="28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sz w:val="14"/>
      <w:szCs w:val="24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sz w:val="17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sz w:val="18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sz w:val="36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C531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312A"/>
    <w:pPr>
      <w:widowControl/>
      <w:autoSpaceDE/>
      <w:autoSpaceDN/>
      <w:spacing w:after="120"/>
    </w:pPr>
    <w:rPr>
      <w:rFonts w:ascii="Roboto" w:eastAsiaTheme="minorHAnsi" w:hAnsi="Roboto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312A"/>
    <w:rPr>
      <w:rFonts w:ascii="Roboto" w:hAnsi="Roboto"/>
      <w:kern w:val="0"/>
      <w:sz w:val="20"/>
      <w:szCs w:val="20"/>
      <w:lang w:val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755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7558"/>
    <w:rPr>
      <w:rFonts w:ascii="Calibri" w:eastAsia="Calibri" w:hAnsi="Calibri" w:cs="Calibri"/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7558"/>
    <w:rPr>
      <w:vertAlign w:val="superscript"/>
    </w:rPr>
  </w:style>
  <w:style w:type="paragraph" w:customStyle="1" w:styleId="Default">
    <w:name w:val="Default"/>
    <w:link w:val="DefaultCarattere"/>
    <w:rsid w:val="00EA265D"/>
    <w:pPr>
      <w:autoSpaceDE w:val="0"/>
      <w:autoSpaceDN w:val="0"/>
      <w:adjustRightInd w:val="0"/>
    </w:pPr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  <w:style w:type="character" w:customStyle="1" w:styleId="DefaultCarattere">
    <w:name w:val="Default Carattere"/>
    <w:basedOn w:val="Carpredefinitoparagrafo"/>
    <w:link w:val="Default"/>
    <w:rsid w:val="00EA265D"/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ybiqjovx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customXml/itemProps3.xml><?xml version="1.0" encoding="utf-8"?>
<ds:datastoreItem xmlns:ds="http://schemas.openxmlformats.org/officeDocument/2006/customXml" ds:itemID="{E1A0EE91-3DE7-43D2-9163-47F97C37A9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ybiqjovx</Template>
  <TotalTime>365</TotalTime>
  <Pages>6</Pages>
  <Words>746</Words>
  <Characters>4257</Characters>
  <Application>Microsoft Office Word</Application>
  <DocSecurity>0</DocSecurity>
  <Lines>35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Fabiola Garzi - Gal Oglio Po</cp:lastModifiedBy>
  <cp:revision>141</cp:revision>
  <dcterms:created xsi:type="dcterms:W3CDTF">2025-09-25T08:59:00Z</dcterms:created>
  <dcterms:modified xsi:type="dcterms:W3CDTF">2026-06-26T13:26:00Z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